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EB2701" w14:textId="5E78B002" w:rsidR="0049254C" w:rsidRDefault="0049254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rFonts w:cs="Arial"/>
          <w:b/>
          <w:color w:val="000000"/>
          <w:sz w:val="24"/>
          <w:lang w:eastAsia="zh-CN"/>
        </w:rPr>
        <w:t>3GPP TSG SA WG5 (Telecom Management) Meeting #</w:t>
      </w:r>
      <w:r w:rsidR="00F42004">
        <w:rPr>
          <w:rFonts w:cs="Arial"/>
          <w:b/>
          <w:color w:val="000000"/>
          <w:sz w:val="24"/>
          <w:lang w:eastAsia="zh-CN"/>
        </w:rPr>
        <w:t>1</w:t>
      </w:r>
      <w:r w:rsidR="00AB026D">
        <w:rPr>
          <w:rFonts w:cs="Arial"/>
          <w:b/>
          <w:color w:val="000000"/>
          <w:sz w:val="24"/>
          <w:lang w:eastAsia="zh-CN"/>
        </w:rPr>
        <w:t>3</w:t>
      </w:r>
      <w:r w:rsidR="00AB10DC">
        <w:rPr>
          <w:rFonts w:cs="Arial"/>
          <w:b/>
          <w:color w:val="000000"/>
          <w:sz w:val="24"/>
          <w:lang w:eastAsia="zh-CN"/>
        </w:rPr>
        <w:t>6</w:t>
      </w:r>
      <w:r w:rsidR="00AF20CB">
        <w:rPr>
          <w:rFonts w:cs="Arial"/>
          <w:b/>
          <w:color w:val="000000"/>
          <w:sz w:val="24"/>
          <w:lang w:eastAsia="zh-CN"/>
        </w:rPr>
        <w:t>e</w:t>
      </w:r>
      <w:r w:rsidR="008E6990">
        <w:rPr>
          <w:rFonts w:cs="Arial"/>
          <w:b/>
          <w:color w:val="000000"/>
          <w:sz w:val="24"/>
          <w:lang w:eastAsia="zh-CN"/>
        </w:rPr>
        <w:tab/>
      </w:r>
      <w:r w:rsidR="006640FF" w:rsidRPr="00EA62F3">
        <w:rPr>
          <w:rFonts w:cs="Arial"/>
          <w:b/>
          <w:color w:val="000000"/>
          <w:sz w:val="24"/>
          <w:lang w:eastAsia="zh-CN"/>
        </w:rPr>
        <w:t>S</w:t>
      </w:r>
      <w:r w:rsidRPr="00EA62F3">
        <w:rPr>
          <w:rFonts w:cs="Arial"/>
          <w:b/>
          <w:color w:val="000000"/>
          <w:sz w:val="24"/>
          <w:lang w:eastAsia="zh-CN"/>
        </w:rPr>
        <w:t>5-</w:t>
      </w:r>
      <w:r w:rsidR="007F3B8C">
        <w:rPr>
          <w:rFonts w:cs="Arial"/>
          <w:b/>
          <w:color w:val="000000"/>
          <w:sz w:val="24"/>
          <w:lang w:eastAsia="zh-CN"/>
        </w:rPr>
        <w:t>2</w:t>
      </w:r>
      <w:r w:rsidR="0015348B">
        <w:rPr>
          <w:rFonts w:cs="Arial"/>
          <w:b/>
          <w:color w:val="000000"/>
          <w:sz w:val="24"/>
          <w:lang w:eastAsia="zh-CN"/>
        </w:rPr>
        <w:t>1</w:t>
      </w:r>
      <w:r w:rsidR="00AB10DC">
        <w:rPr>
          <w:rFonts w:cs="Arial"/>
          <w:b/>
          <w:color w:val="000000"/>
          <w:sz w:val="24"/>
          <w:lang w:eastAsia="zh-CN"/>
        </w:rPr>
        <w:t>2</w:t>
      </w:r>
      <w:r w:rsidR="00BE1C28">
        <w:rPr>
          <w:rFonts w:cs="Arial"/>
          <w:b/>
          <w:color w:val="000000"/>
          <w:sz w:val="24"/>
          <w:lang w:eastAsia="zh-CN"/>
        </w:rPr>
        <w:t>003</w:t>
      </w:r>
    </w:p>
    <w:p w14:paraId="4B2948ED" w14:textId="3C6F37FE" w:rsidR="00BE1239" w:rsidRDefault="007F3B8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AB10DC">
        <w:rPr>
          <w:b/>
          <w:noProof/>
          <w:sz w:val="24"/>
        </w:rPr>
        <w:t>1 - 9 March</w:t>
      </w:r>
      <w:r>
        <w:rPr>
          <w:b/>
          <w:noProof/>
          <w:sz w:val="24"/>
        </w:rPr>
        <w:t xml:space="preserve"> 202</w:t>
      </w:r>
      <w:r w:rsidR="0015348B">
        <w:rPr>
          <w:b/>
          <w:noProof/>
          <w:sz w:val="24"/>
        </w:rPr>
        <w:t>1</w:t>
      </w:r>
      <w:r w:rsidR="001C0223">
        <w:rPr>
          <w:b/>
          <w:noProof/>
          <w:sz w:val="24"/>
        </w:rPr>
        <w:tab/>
      </w:r>
      <w:r w:rsidR="001C0223">
        <w:rPr>
          <w:noProof/>
        </w:rPr>
        <w:t>Revision of S5-</w:t>
      </w:r>
      <w:r w:rsidR="002840C7">
        <w:rPr>
          <w:noProof/>
        </w:rPr>
        <w:t>20</w:t>
      </w:r>
      <w:r w:rsidR="001C0223">
        <w:rPr>
          <w:noProof/>
        </w:rPr>
        <w:t>xxxx</w:t>
      </w:r>
    </w:p>
    <w:p w14:paraId="3F31C776" w14:textId="65EE055E" w:rsidR="000044FB" w:rsidRPr="00F7069A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2"/>
          <w:szCs w:val="22"/>
          <w:lang w:val="en-US"/>
        </w:rPr>
      </w:pPr>
      <w:r w:rsidRPr="00F7069A">
        <w:rPr>
          <w:rFonts w:ascii="Arial" w:hAnsi="Arial" w:cs="Arial"/>
          <w:sz w:val="22"/>
          <w:szCs w:val="22"/>
        </w:rPr>
        <w:t>Source: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SA5 Chair</w:t>
      </w:r>
      <w:r w:rsidRPr="00F7069A">
        <w:rPr>
          <w:rFonts w:ascii="Arial" w:hAnsi="Arial" w:cs="Arial"/>
          <w:sz w:val="22"/>
          <w:szCs w:val="22"/>
        </w:rPr>
        <w:br/>
        <w:t>Title: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Post</w:t>
      </w:r>
      <w:r w:rsidR="00A42D1C">
        <w:rPr>
          <w:rFonts w:ascii="Arial" w:hAnsi="Arial" w:cs="Arial"/>
          <w:sz w:val="22"/>
          <w:szCs w:val="22"/>
        </w:rPr>
        <w:t xml:space="preserve">-meeting </w:t>
      </w:r>
      <w:r w:rsidR="00957D23" w:rsidRPr="00F7069A">
        <w:rPr>
          <w:rFonts w:ascii="Arial" w:hAnsi="Arial" w:cs="Arial"/>
          <w:sz w:val="22"/>
          <w:szCs w:val="22"/>
        </w:rPr>
        <w:t xml:space="preserve">Email </w:t>
      </w:r>
      <w:r w:rsidRPr="00F7069A">
        <w:rPr>
          <w:rFonts w:ascii="Arial" w:hAnsi="Arial" w:cs="Arial"/>
          <w:sz w:val="22"/>
          <w:szCs w:val="22"/>
        </w:rPr>
        <w:t>approval status</w:t>
      </w:r>
      <w:r w:rsidRPr="00F7069A">
        <w:rPr>
          <w:rFonts w:ascii="Arial" w:hAnsi="Arial" w:cs="Arial"/>
          <w:sz w:val="22"/>
          <w:szCs w:val="22"/>
        </w:rPr>
        <w:br/>
        <w:t>Document for: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Information </w:t>
      </w:r>
      <w:r w:rsidRPr="00F7069A">
        <w:rPr>
          <w:rFonts w:ascii="Arial" w:hAnsi="Arial" w:cs="Arial"/>
          <w:sz w:val="22"/>
          <w:szCs w:val="22"/>
        </w:rPr>
        <w:br/>
        <w:t>Agenda Item: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</w:r>
      <w:r w:rsidR="004F3167" w:rsidRPr="00F7069A">
        <w:rPr>
          <w:rFonts w:ascii="Arial" w:hAnsi="Arial" w:cs="Arial"/>
          <w:sz w:val="22"/>
          <w:szCs w:val="22"/>
        </w:rPr>
        <w:t>5.1</w:t>
      </w:r>
      <w:r w:rsidRPr="00F7069A">
        <w:rPr>
          <w:rFonts w:ascii="Arial" w:hAnsi="Arial" w:cs="Arial"/>
          <w:sz w:val="22"/>
          <w:szCs w:val="22"/>
        </w:rPr>
        <w:t xml:space="preserve"> </w:t>
      </w:r>
    </w:p>
    <w:tbl>
      <w:tblPr>
        <w:tblW w:w="10541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1432"/>
        <w:gridCol w:w="1975"/>
        <w:gridCol w:w="1368"/>
        <w:gridCol w:w="978"/>
        <w:gridCol w:w="1374"/>
        <w:gridCol w:w="999"/>
        <w:gridCol w:w="716"/>
        <w:gridCol w:w="949"/>
      </w:tblGrid>
      <w:tr w:rsidR="003422D1" w:rsidRPr="00401776" w14:paraId="2007629A" w14:textId="77777777" w:rsidTr="001819E0">
        <w:trPr>
          <w:tblHeader/>
          <w:tblCellSpacing w:w="0" w:type="dxa"/>
          <w:jc w:val="center"/>
        </w:trPr>
        <w:tc>
          <w:tcPr>
            <w:tcW w:w="75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DCEC2" w14:textId="77777777" w:rsidR="008760C9" w:rsidRPr="00401776" w:rsidRDefault="008760C9" w:rsidP="001A1FF2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43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1E0F6" w14:textId="77777777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</w:p>
        </w:tc>
        <w:tc>
          <w:tcPr>
            <w:tcW w:w="197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01A33" w14:textId="77777777" w:rsidR="008760C9" w:rsidRPr="00965431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36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CA18C2" w14:textId="54CEB1F2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9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4D7ABDC5" w14:textId="573D24D9" w:rsidR="008760C9" w:rsidRPr="00401776" w:rsidRDefault="008760C9" w:rsidP="00522576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137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224721E" w14:textId="1C503E82" w:rsidR="008760C9" w:rsidRPr="00401776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Started</w:t>
            </w:r>
          </w:p>
        </w:tc>
        <w:tc>
          <w:tcPr>
            <w:tcW w:w="99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B3A9FC0" w14:textId="77777777" w:rsidR="008760C9" w:rsidRPr="00401776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Deadline</w:t>
            </w:r>
          </w:p>
        </w:tc>
        <w:tc>
          <w:tcPr>
            <w:tcW w:w="71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330F3ABA" w14:textId="77777777" w:rsidR="008760C9" w:rsidRPr="00401776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Closed</w:t>
            </w:r>
          </w:p>
        </w:tc>
        <w:tc>
          <w:tcPr>
            <w:tcW w:w="94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6A4CD154" w14:textId="77777777" w:rsidR="008760C9" w:rsidRPr="00401776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Status</w:t>
            </w:r>
          </w:p>
        </w:tc>
      </w:tr>
      <w:tr w:rsidR="003422D1" w:rsidRPr="00401776" w14:paraId="4C1A793B" w14:textId="77777777" w:rsidTr="001819E0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8C295" w14:textId="77777777" w:rsidR="008760C9" w:rsidRPr="003368ED" w:rsidRDefault="008760C9" w:rsidP="001A1F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D8461" w14:textId="77777777" w:rsidR="008760C9" w:rsidRPr="003368ED" w:rsidRDefault="008760C9" w:rsidP="00303626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7C4432" w14:textId="2F099BD2" w:rsidR="008760C9" w:rsidRPr="003368ED" w:rsidRDefault="008760C9" w:rsidP="00303626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SA5 LEVEL EMAIL APPROVALS</w:t>
            </w:r>
          </w:p>
        </w:tc>
        <w:tc>
          <w:tcPr>
            <w:tcW w:w="13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510C88" w14:textId="77777777" w:rsidR="008760C9" w:rsidRPr="003368ED" w:rsidRDefault="008760C9" w:rsidP="0030362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FF9BE5" w14:textId="77777777" w:rsidR="008760C9" w:rsidRPr="003368ED" w:rsidRDefault="008760C9" w:rsidP="0052257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0C880B" w14:textId="77777777" w:rsidR="008760C9" w:rsidRPr="003368ED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9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CBDE65" w14:textId="77777777" w:rsidR="008760C9" w:rsidRPr="003368ED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1F9EB6" w14:textId="77777777" w:rsidR="008760C9" w:rsidRPr="0034131C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1873AD" w14:textId="77777777" w:rsidR="008760C9" w:rsidRPr="0034131C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3422D1" w:rsidRPr="00401776" w14:paraId="7AC8AD0B" w14:textId="77777777" w:rsidTr="001819E0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31BDA1" w14:textId="13FD09DD" w:rsidR="008760C9" w:rsidRPr="003368ED" w:rsidRDefault="008760C9" w:rsidP="001A1FF2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44ADD1" w14:textId="3EB07ECB" w:rsidR="008760C9" w:rsidRPr="003368ED" w:rsidRDefault="008760C9" w:rsidP="00C415B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CD0D29" w14:textId="4CBD5A3B" w:rsidR="008760C9" w:rsidRPr="00557F1F" w:rsidRDefault="00557F1F" w:rsidP="00C415B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57F1F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7E9665" w14:textId="252CED0A" w:rsidR="008760C9" w:rsidRPr="003368ED" w:rsidRDefault="008760C9" w:rsidP="00C415B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D68A23" w14:textId="067A842A" w:rsidR="008760C9" w:rsidRPr="003368ED" w:rsidRDefault="008760C9" w:rsidP="00C415B9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87E480B" w14:textId="4C76D948" w:rsidR="008760C9" w:rsidRPr="003368ED" w:rsidRDefault="008760C9" w:rsidP="00C415B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9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F9E93FB" w14:textId="363FE667" w:rsidR="008760C9" w:rsidRPr="00F20BD8" w:rsidRDefault="008760C9" w:rsidP="00C415B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19FD0B0" w14:textId="028B54C6" w:rsidR="008760C9" w:rsidRPr="0034131C" w:rsidRDefault="008760C9" w:rsidP="00C415B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B15B4E0" w14:textId="68C256DD" w:rsidR="008760C9" w:rsidRPr="0034131C" w:rsidRDefault="008760C9" w:rsidP="00C415B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3422D1" w:rsidRPr="00401776" w14:paraId="41014605" w14:textId="77777777" w:rsidTr="001819E0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D96E5" w14:textId="77777777" w:rsidR="008760C9" w:rsidRPr="003368ED" w:rsidRDefault="008760C9" w:rsidP="001A1F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52BD42" w14:textId="77777777" w:rsidR="008760C9" w:rsidRPr="003368ED" w:rsidRDefault="008760C9" w:rsidP="004043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386A9" w14:textId="044AFA5A" w:rsidR="008760C9" w:rsidRPr="003368ED" w:rsidRDefault="008760C9" w:rsidP="004043E7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OAM EMAIL APPROVALS</w:t>
            </w:r>
          </w:p>
        </w:tc>
        <w:tc>
          <w:tcPr>
            <w:tcW w:w="13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1DAA2" w14:textId="77777777" w:rsidR="008760C9" w:rsidRPr="003368ED" w:rsidRDefault="008760C9" w:rsidP="004043E7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75ABDC" w14:textId="77777777" w:rsidR="008760C9" w:rsidRPr="003368ED" w:rsidRDefault="008760C9" w:rsidP="004043E7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4EE226" w14:textId="77777777" w:rsidR="008760C9" w:rsidRPr="003368ED" w:rsidRDefault="008760C9" w:rsidP="004043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9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46B3BB" w14:textId="77777777" w:rsidR="008760C9" w:rsidRPr="00F20BD8" w:rsidRDefault="008760C9" w:rsidP="004043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69E44C" w14:textId="77777777" w:rsidR="008760C9" w:rsidRPr="0034131C" w:rsidRDefault="008760C9" w:rsidP="004043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682FDF" w14:textId="77777777" w:rsidR="008760C9" w:rsidRPr="0034131C" w:rsidRDefault="008760C9" w:rsidP="004043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3422D1" w:rsidRPr="00401776" w14:paraId="6DFA2B5A" w14:textId="77777777" w:rsidTr="001819E0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DAC981" w14:textId="3808D68A" w:rsidR="009639E4" w:rsidRPr="005A07AB" w:rsidRDefault="009639E4" w:rsidP="001A1FF2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4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9712CBB" w14:textId="71507E43" w:rsidR="009639E4" w:rsidRPr="005A07AB" w:rsidRDefault="009639E4" w:rsidP="009639E4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CDFE17" w14:textId="7E1E73E1" w:rsidR="009639E4" w:rsidRPr="005A07AB" w:rsidRDefault="009639E4" w:rsidP="009639E4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3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99915F" w14:textId="32E108E1" w:rsidR="009639E4" w:rsidRPr="005A07AB" w:rsidRDefault="009639E4" w:rsidP="009639E4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99EB357" w14:textId="75B4C471" w:rsidR="009639E4" w:rsidRPr="005A07AB" w:rsidRDefault="009639E4" w:rsidP="009639E4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852B459" w14:textId="4AA6A27F" w:rsidR="009639E4" w:rsidRPr="005A07AB" w:rsidRDefault="009639E4" w:rsidP="009639E4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9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7DD8677" w14:textId="0EB0182F" w:rsidR="009639E4" w:rsidRPr="005A07AB" w:rsidRDefault="009639E4" w:rsidP="009639E4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87C2552" w14:textId="226D0006" w:rsidR="009639E4" w:rsidRPr="009273A1" w:rsidRDefault="009639E4" w:rsidP="009639E4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DB0AD6E" w14:textId="3698E3EE" w:rsidR="009639E4" w:rsidRPr="00646886" w:rsidRDefault="009639E4" w:rsidP="009639E4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5000D" w:rsidRPr="00401776" w14:paraId="4C9400D4" w14:textId="77777777" w:rsidTr="001819E0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1A0083" w14:textId="08223A83" w:rsidR="0055000D" w:rsidRPr="003422D1" w:rsidRDefault="0055000D" w:rsidP="0055000D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eastAsia="zh-CN"/>
              </w:rPr>
              <w:t>6.4.10</w:t>
            </w:r>
          </w:p>
        </w:tc>
        <w:tc>
          <w:tcPr>
            <w:tcW w:w="14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C92A325" w14:textId="2A87CE54" w:rsidR="0055000D" w:rsidRPr="003422D1" w:rsidRDefault="0055000D" w:rsidP="0055000D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3422D1">
              <w:rPr>
                <w:rFonts w:ascii="Arial" w:hAnsi="Arial" w:cs="Arial"/>
                <w:bCs/>
                <w:sz w:val="18"/>
                <w:szCs w:val="18"/>
                <w:lang w:val="en-US"/>
              </w:rPr>
              <w:t>S5-212443</w:t>
            </w:r>
          </w:p>
        </w:tc>
        <w:tc>
          <w:tcPr>
            <w:tcW w:w="1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89782A" w14:textId="5E751B9E" w:rsidR="0055000D" w:rsidRPr="003422D1" w:rsidRDefault="0055000D" w:rsidP="0055000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</w:rPr>
              <w:t>pCR TS 28.312 Add stage 2 information model definition for intent</w:t>
            </w:r>
          </w:p>
        </w:tc>
        <w:tc>
          <w:tcPr>
            <w:tcW w:w="13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D3C629" w14:textId="19320F42" w:rsidR="0055000D" w:rsidRPr="003422D1" w:rsidRDefault="0055000D" w:rsidP="0055000D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proofErr w:type="gramStart"/>
            <w:r w:rsidRPr="003422D1">
              <w:rPr>
                <w:rFonts w:ascii="Arial" w:hAnsi="Arial" w:cs="Arial"/>
                <w:sz w:val="18"/>
                <w:szCs w:val="18"/>
              </w:rPr>
              <w:t>Huawei,China</w:t>
            </w:r>
            <w:proofErr w:type="spellEnd"/>
            <w:proofErr w:type="gramEnd"/>
            <w:r w:rsidRPr="003422D1">
              <w:rPr>
                <w:rFonts w:ascii="Arial" w:hAnsi="Arial" w:cs="Arial"/>
                <w:sz w:val="18"/>
                <w:szCs w:val="18"/>
              </w:rPr>
              <w:t xml:space="preserve"> Mobile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3F76D0D" w14:textId="6F336F15" w:rsidR="0055000D" w:rsidRPr="003422D1" w:rsidRDefault="0055000D" w:rsidP="0055000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pCR</w:t>
            </w:r>
          </w:p>
        </w:tc>
        <w:tc>
          <w:tcPr>
            <w:tcW w:w="1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B660A1B" w14:textId="5713E6DD" w:rsidR="0055000D" w:rsidRPr="003422D1" w:rsidRDefault="0055000D" w:rsidP="0055000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9 Mar</w:t>
            </w:r>
          </w:p>
        </w:tc>
        <w:tc>
          <w:tcPr>
            <w:tcW w:w="9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F4F5EAF" w14:textId="77777777" w:rsidR="0055000D" w:rsidRPr="00252537" w:rsidRDefault="0055000D" w:rsidP="0055000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252537">
              <w:rPr>
                <w:rFonts w:ascii="Arial" w:hAnsi="Arial" w:cs="Arial"/>
                <w:sz w:val="18"/>
                <w:szCs w:val="18"/>
                <w:lang w:val="en-US" w:eastAsia="zh-CN"/>
              </w:rPr>
              <w:t>11 Mar</w:t>
            </w:r>
          </w:p>
          <w:p w14:paraId="049E8747" w14:textId="49AB1E9C" w:rsidR="0055000D" w:rsidRPr="00252537" w:rsidRDefault="0055000D" w:rsidP="0055000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252537">
              <w:rPr>
                <w:rFonts w:ascii="Arial" w:hAnsi="Arial" w:cs="Arial"/>
                <w:sz w:val="18"/>
                <w:szCs w:val="18"/>
                <w:lang w:val="en-US" w:eastAsia="zh-CN"/>
              </w:rPr>
              <w:t>23.59 GMT</w:t>
            </w:r>
          </w:p>
        </w:tc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B85D9F" w14:textId="58F06FE7" w:rsidR="0055000D" w:rsidRPr="000C646D" w:rsidRDefault="0055000D" w:rsidP="0055000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12 Mar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EC8AC2" w14:textId="1B01C9EF" w:rsidR="0055000D" w:rsidRPr="0006349A" w:rsidRDefault="0055000D" w:rsidP="0055000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D2 approved</w:t>
            </w:r>
          </w:p>
        </w:tc>
      </w:tr>
      <w:tr w:rsidR="0055000D" w:rsidRPr="00401776" w14:paraId="2798A4A8" w14:textId="77777777" w:rsidTr="001819E0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F0A260" w14:textId="7EF53283" w:rsidR="0055000D" w:rsidRPr="003422D1" w:rsidRDefault="0055000D" w:rsidP="0055000D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eastAsia="zh-CN"/>
              </w:rPr>
              <w:t>6.4.10</w:t>
            </w:r>
          </w:p>
        </w:tc>
        <w:tc>
          <w:tcPr>
            <w:tcW w:w="14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922326" w14:textId="7F464A54" w:rsidR="0055000D" w:rsidRPr="003422D1" w:rsidRDefault="0055000D" w:rsidP="0055000D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3422D1">
              <w:rPr>
                <w:rFonts w:ascii="Arial" w:hAnsi="Arial" w:cs="Arial"/>
                <w:bCs/>
                <w:sz w:val="18"/>
                <w:szCs w:val="18"/>
                <w:lang w:val="en-US"/>
              </w:rPr>
              <w:t>S5-212442</w:t>
            </w:r>
          </w:p>
        </w:tc>
        <w:tc>
          <w:tcPr>
            <w:tcW w:w="1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5AF71C" w14:textId="77777777" w:rsidR="0055000D" w:rsidRPr="003422D1" w:rsidRDefault="0055000D" w:rsidP="0055000D">
            <w:pPr>
              <w:rPr>
                <w:rFonts w:ascii="Arial" w:hAnsi="Arial" w:cs="Arial"/>
                <w:sz w:val="18"/>
                <w:szCs w:val="18"/>
              </w:rPr>
            </w:pPr>
            <w:r w:rsidRPr="003422D1">
              <w:rPr>
                <w:rFonts w:ascii="Arial" w:hAnsi="Arial" w:cs="Arial"/>
                <w:sz w:val="18"/>
                <w:szCs w:val="18"/>
              </w:rPr>
              <w:t>pCR TS 28.312 Add stage 2 procedure for intent lifecycle management</w:t>
            </w:r>
          </w:p>
          <w:p w14:paraId="475B66AF" w14:textId="0333059B" w:rsidR="0055000D" w:rsidRPr="003422D1" w:rsidRDefault="0055000D" w:rsidP="0055000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7F2769" w14:textId="2034807D" w:rsidR="0055000D" w:rsidRPr="003422D1" w:rsidRDefault="0055000D" w:rsidP="0055000D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proofErr w:type="gramStart"/>
            <w:r w:rsidRPr="003422D1">
              <w:rPr>
                <w:rFonts w:ascii="Arial" w:hAnsi="Arial" w:cs="Arial"/>
                <w:sz w:val="18"/>
                <w:szCs w:val="18"/>
              </w:rPr>
              <w:t>Huawei,China</w:t>
            </w:r>
            <w:proofErr w:type="spellEnd"/>
            <w:proofErr w:type="gramEnd"/>
            <w:r w:rsidRPr="003422D1">
              <w:rPr>
                <w:rFonts w:ascii="Arial" w:hAnsi="Arial" w:cs="Arial"/>
                <w:sz w:val="18"/>
                <w:szCs w:val="18"/>
              </w:rPr>
              <w:t xml:space="preserve"> Mobile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14C94A0" w14:textId="23397DDA" w:rsidR="0055000D" w:rsidRPr="003422D1" w:rsidRDefault="0055000D" w:rsidP="0055000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pCR</w:t>
            </w:r>
          </w:p>
        </w:tc>
        <w:tc>
          <w:tcPr>
            <w:tcW w:w="1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117A6D5" w14:textId="2E45A177" w:rsidR="0055000D" w:rsidRPr="003422D1" w:rsidRDefault="0055000D" w:rsidP="0055000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9 Mar</w:t>
            </w:r>
          </w:p>
        </w:tc>
        <w:tc>
          <w:tcPr>
            <w:tcW w:w="9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1B514BB" w14:textId="77777777" w:rsidR="0055000D" w:rsidRPr="00252537" w:rsidRDefault="0055000D" w:rsidP="0055000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252537">
              <w:rPr>
                <w:rFonts w:ascii="Arial" w:hAnsi="Arial" w:cs="Arial"/>
                <w:sz w:val="18"/>
                <w:szCs w:val="18"/>
                <w:lang w:val="en-US" w:eastAsia="zh-CN"/>
              </w:rPr>
              <w:t>11 Mar</w:t>
            </w:r>
          </w:p>
          <w:p w14:paraId="6368225A" w14:textId="6749290B" w:rsidR="0055000D" w:rsidRPr="00252537" w:rsidRDefault="0055000D" w:rsidP="0055000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252537">
              <w:rPr>
                <w:rFonts w:ascii="Arial" w:hAnsi="Arial" w:cs="Arial"/>
                <w:sz w:val="18"/>
                <w:szCs w:val="18"/>
                <w:lang w:val="en-US" w:eastAsia="zh-CN"/>
              </w:rPr>
              <w:t>23.59 GMT</w:t>
            </w:r>
          </w:p>
        </w:tc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CFAC2E5" w14:textId="2EACA793" w:rsidR="0055000D" w:rsidRPr="000C646D" w:rsidRDefault="0055000D" w:rsidP="0055000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12 Mar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B1389C2" w14:textId="30A56C66" w:rsidR="0055000D" w:rsidRPr="0006349A" w:rsidRDefault="0055000D" w:rsidP="0055000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D4 approved</w:t>
            </w:r>
          </w:p>
        </w:tc>
      </w:tr>
      <w:tr w:rsidR="0055000D" w:rsidRPr="00401776" w14:paraId="5DACCA29" w14:textId="77777777" w:rsidTr="001819E0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B7187C" w14:textId="1DF8DC98" w:rsidR="0055000D" w:rsidRPr="003422D1" w:rsidRDefault="0055000D" w:rsidP="0055000D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eastAsia="zh-CN"/>
              </w:rPr>
              <w:t>6.4.10</w:t>
            </w:r>
          </w:p>
        </w:tc>
        <w:tc>
          <w:tcPr>
            <w:tcW w:w="14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333A72" w14:textId="1F5E83AA" w:rsidR="0055000D" w:rsidRPr="003422D1" w:rsidRDefault="0055000D" w:rsidP="0055000D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3422D1">
              <w:rPr>
                <w:rFonts w:ascii="Arial" w:hAnsi="Arial" w:cs="Arial"/>
                <w:bCs/>
                <w:sz w:val="18"/>
                <w:szCs w:val="18"/>
                <w:lang w:val="en-US"/>
              </w:rPr>
              <w:t>S5-212448</w:t>
            </w:r>
          </w:p>
        </w:tc>
        <w:tc>
          <w:tcPr>
            <w:tcW w:w="1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F7E29F" w14:textId="77777777" w:rsidR="0055000D" w:rsidRPr="003422D1" w:rsidRDefault="0055000D" w:rsidP="0055000D">
            <w:pPr>
              <w:rPr>
                <w:rFonts w:ascii="Arial" w:hAnsi="Arial" w:cs="Arial"/>
                <w:sz w:val="18"/>
                <w:szCs w:val="18"/>
              </w:rPr>
            </w:pPr>
            <w:r w:rsidRPr="003422D1">
              <w:rPr>
                <w:rFonts w:ascii="Arial" w:hAnsi="Arial" w:cs="Arial"/>
                <w:sz w:val="18"/>
                <w:szCs w:val="18"/>
              </w:rPr>
              <w:t>pCR 28.312 Requirement of Intent for service at edge</w:t>
            </w:r>
          </w:p>
          <w:p w14:paraId="5E55E262" w14:textId="38E377B9" w:rsidR="0055000D" w:rsidRPr="003422D1" w:rsidRDefault="0055000D" w:rsidP="0055000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DAA192" w14:textId="0AA8D54B" w:rsidR="0055000D" w:rsidRPr="003422D1" w:rsidRDefault="0055000D" w:rsidP="0055000D">
            <w:pPr>
              <w:rPr>
                <w:rFonts w:ascii="Arial" w:hAnsi="Arial" w:cs="Arial"/>
                <w:sz w:val="18"/>
                <w:szCs w:val="18"/>
                <w:lang w:val="sv-SE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sv-SE"/>
              </w:rPr>
              <w:t>Samsung R&amp;D Institute UK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F9DEC88" w14:textId="77777777" w:rsidR="0055000D" w:rsidRPr="003422D1" w:rsidRDefault="0055000D" w:rsidP="0055000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sv-SE" w:eastAsia="zh-CN"/>
              </w:rPr>
            </w:pPr>
          </w:p>
          <w:p w14:paraId="21751AF5" w14:textId="18882388" w:rsidR="0055000D" w:rsidRPr="003422D1" w:rsidRDefault="0055000D" w:rsidP="0055000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pCR</w:t>
            </w:r>
          </w:p>
        </w:tc>
        <w:tc>
          <w:tcPr>
            <w:tcW w:w="1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97F655" w14:textId="3C9E3005" w:rsidR="0055000D" w:rsidRPr="003422D1" w:rsidRDefault="0055000D" w:rsidP="0055000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10 Mar</w:t>
            </w:r>
          </w:p>
        </w:tc>
        <w:tc>
          <w:tcPr>
            <w:tcW w:w="9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160E2CF" w14:textId="77777777" w:rsidR="0055000D" w:rsidRPr="00252537" w:rsidRDefault="0055000D" w:rsidP="0055000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252537">
              <w:rPr>
                <w:rFonts w:ascii="Arial" w:hAnsi="Arial" w:cs="Arial"/>
                <w:sz w:val="18"/>
                <w:szCs w:val="18"/>
                <w:lang w:val="en-US" w:eastAsia="zh-CN"/>
              </w:rPr>
              <w:t>11 Mar</w:t>
            </w:r>
          </w:p>
          <w:p w14:paraId="74D1DFBC" w14:textId="4BE3F62D" w:rsidR="0055000D" w:rsidRPr="00252537" w:rsidRDefault="0055000D" w:rsidP="0055000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252537">
              <w:rPr>
                <w:rFonts w:ascii="Arial" w:hAnsi="Arial" w:cs="Arial"/>
                <w:sz w:val="18"/>
                <w:szCs w:val="18"/>
                <w:lang w:val="en-US" w:eastAsia="zh-CN"/>
              </w:rPr>
              <w:t>23.59 GMT</w:t>
            </w:r>
          </w:p>
        </w:tc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2812CBA" w14:textId="553C4F28" w:rsidR="0055000D" w:rsidRPr="000C646D" w:rsidRDefault="0055000D" w:rsidP="0055000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12 Mar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09DB81C" w14:textId="05B5A407" w:rsidR="0055000D" w:rsidRPr="0006349A" w:rsidRDefault="0055000D" w:rsidP="0055000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55000D" w:rsidRPr="00401776" w14:paraId="16A8BEFA" w14:textId="77777777" w:rsidTr="001819E0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F177F5" w14:textId="09DFB8D1" w:rsidR="0055000D" w:rsidRPr="003422D1" w:rsidRDefault="0055000D" w:rsidP="0055000D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eastAsia="zh-CN"/>
              </w:rPr>
              <w:t>6.5.3</w:t>
            </w:r>
          </w:p>
        </w:tc>
        <w:tc>
          <w:tcPr>
            <w:tcW w:w="14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93AAF3" w14:textId="23E1A644" w:rsidR="0055000D" w:rsidRPr="003422D1" w:rsidRDefault="0055000D" w:rsidP="0055000D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3422D1">
              <w:rPr>
                <w:rFonts w:ascii="Arial" w:hAnsi="Arial" w:cs="Arial"/>
                <w:bCs/>
                <w:sz w:val="18"/>
                <w:szCs w:val="18"/>
                <w:lang w:val="en-US"/>
              </w:rPr>
              <w:t>S5-212447</w:t>
            </w:r>
          </w:p>
        </w:tc>
        <w:tc>
          <w:tcPr>
            <w:tcW w:w="1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A895A0" w14:textId="77777777" w:rsidR="0055000D" w:rsidRPr="003422D1" w:rsidRDefault="0055000D" w:rsidP="0055000D">
            <w:pPr>
              <w:rPr>
                <w:rFonts w:ascii="Arial" w:hAnsi="Arial" w:cs="Arial"/>
                <w:sz w:val="18"/>
                <w:szCs w:val="18"/>
              </w:rPr>
            </w:pPr>
            <w:r w:rsidRPr="003422D1">
              <w:rPr>
                <w:rFonts w:ascii="Arial" w:hAnsi="Arial" w:cs="Arial"/>
                <w:sz w:val="18"/>
                <w:szCs w:val="18"/>
              </w:rPr>
              <w:t>pCR 28.814 correct EAS deployment UC</w:t>
            </w:r>
          </w:p>
          <w:p w14:paraId="2B1207EB" w14:textId="786B7B1C" w:rsidR="0055000D" w:rsidRPr="003422D1" w:rsidRDefault="0055000D" w:rsidP="0055000D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C67B77" w14:textId="4F34BB9A" w:rsidR="0055000D" w:rsidRPr="003422D1" w:rsidRDefault="0055000D" w:rsidP="0055000D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20F67DA" w14:textId="39C7D147" w:rsidR="0055000D" w:rsidRPr="003422D1" w:rsidRDefault="0055000D" w:rsidP="0055000D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pCR</w:t>
            </w:r>
          </w:p>
        </w:tc>
        <w:tc>
          <w:tcPr>
            <w:tcW w:w="1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27B6DCD" w14:textId="7A9AA8A2" w:rsidR="0055000D" w:rsidRPr="003422D1" w:rsidRDefault="0055000D" w:rsidP="0055000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10 Mar</w:t>
            </w:r>
          </w:p>
        </w:tc>
        <w:tc>
          <w:tcPr>
            <w:tcW w:w="9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A71C68" w14:textId="77777777" w:rsidR="0055000D" w:rsidRPr="00252537" w:rsidRDefault="0055000D" w:rsidP="0055000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252537">
              <w:rPr>
                <w:rFonts w:ascii="Arial" w:hAnsi="Arial" w:cs="Arial"/>
                <w:sz w:val="18"/>
                <w:szCs w:val="18"/>
                <w:lang w:val="en-US" w:eastAsia="zh-CN"/>
              </w:rPr>
              <w:t>11 Mar</w:t>
            </w:r>
          </w:p>
          <w:p w14:paraId="04304F22" w14:textId="488FC7C3" w:rsidR="0055000D" w:rsidRPr="00252537" w:rsidRDefault="0055000D" w:rsidP="0055000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252537">
              <w:rPr>
                <w:rFonts w:ascii="Arial" w:hAnsi="Arial" w:cs="Arial"/>
                <w:sz w:val="18"/>
                <w:szCs w:val="18"/>
                <w:lang w:val="en-US" w:eastAsia="zh-CN"/>
              </w:rPr>
              <w:t>23.59 GMT</w:t>
            </w:r>
          </w:p>
        </w:tc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586FFE" w14:textId="246242A3" w:rsidR="0055000D" w:rsidRPr="000C646D" w:rsidRDefault="0055000D" w:rsidP="0055000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12 Mar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7CD364A" w14:textId="68A3337D" w:rsidR="0055000D" w:rsidRPr="0006349A" w:rsidRDefault="0055000D" w:rsidP="0055000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1A1FF2" w:rsidRPr="00401776" w14:paraId="7E2824F7" w14:textId="77777777" w:rsidTr="001819E0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B34DAB" w14:textId="3949A488" w:rsidR="001A1FF2" w:rsidRPr="003422D1" w:rsidRDefault="001A1FF2" w:rsidP="001A1FF2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</w:rPr>
              <w:t>6.4.1</w:t>
            </w:r>
          </w:p>
        </w:tc>
        <w:tc>
          <w:tcPr>
            <w:tcW w:w="14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B77297" w14:textId="0DEF947F" w:rsidR="001A1FF2" w:rsidRPr="003422D1" w:rsidRDefault="001A1FF2" w:rsidP="001A1FF2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3422D1">
              <w:rPr>
                <w:rFonts w:ascii="Arial" w:hAnsi="Arial" w:cs="Arial"/>
                <w:bCs/>
                <w:sz w:val="18"/>
                <w:szCs w:val="18"/>
                <w:lang w:val="en-US"/>
              </w:rPr>
              <w:t>S5-212444</w:t>
            </w:r>
          </w:p>
        </w:tc>
        <w:tc>
          <w:tcPr>
            <w:tcW w:w="1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B3B9AF" w14:textId="3B2086E2" w:rsidR="001A1FF2" w:rsidRPr="003422D1" w:rsidRDefault="001A1FF2" w:rsidP="001A1FF2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/>
              </w:rPr>
              <w:t>Latest draft TS 28.557</w:t>
            </w:r>
          </w:p>
        </w:tc>
        <w:tc>
          <w:tcPr>
            <w:tcW w:w="13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E75C92" w14:textId="69E34F29" w:rsidR="001A1FF2" w:rsidRPr="003422D1" w:rsidRDefault="001A1FF2" w:rsidP="001A1FF2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9804739" w14:textId="676C7E7E" w:rsidR="001A1FF2" w:rsidRPr="003422D1" w:rsidRDefault="001A1FF2" w:rsidP="001A1FF2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Draft TS</w:t>
            </w:r>
          </w:p>
        </w:tc>
        <w:tc>
          <w:tcPr>
            <w:tcW w:w="1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2D71964" w14:textId="14D1230E" w:rsidR="001A1FF2" w:rsidRPr="003422D1" w:rsidRDefault="001A1FF2" w:rsidP="001A1FF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10 Mar</w:t>
            </w:r>
          </w:p>
        </w:tc>
        <w:tc>
          <w:tcPr>
            <w:tcW w:w="9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EF7A138" w14:textId="204E1140" w:rsidR="001A1FF2" w:rsidRPr="003422D1" w:rsidRDefault="001A1FF2" w:rsidP="001A1FF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12 Mar</w:t>
            </w:r>
          </w:p>
          <w:p w14:paraId="50F5EEB0" w14:textId="4F87F247" w:rsidR="001A1FF2" w:rsidRPr="003422D1" w:rsidRDefault="001A1FF2" w:rsidP="001A1FF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23.59 </w:t>
            </w:r>
            <w:r w:rsidR="00467DA3">
              <w:rPr>
                <w:rFonts w:ascii="Arial" w:hAnsi="Arial" w:cs="Arial"/>
                <w:sz w:val="18"/>
                <w:szCs w:val="18"/>
                <w:lang w:val="en-US" w:eastAsia="zh-CN"/>
              </w:rPr>
              <w:t>GMT</w:t>
            </w:r>
          </w:p>
        </w:tc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5D2BC38" w14:textId="2C7E3155" w:rsidR="001A1FF2" w:rsidRPr="000C646D" w:rsidRDefault="00CF2EB0" w:rsidP="001A1FF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14 Mar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8B6180" w14:textId="0A17ED43" w:rsidR="001A1FF2" w:rsidRPr="0006349A" w:rsidRDefault="00CF2EB0" w:rsidP="001A1FF2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1A1FF2" w:rsidRPr="00401776" w14:paraId="32A91399" w14:textId="77777777" w:rsidTr="001819E0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0DF550" w14:textId="5939B984" w:rsidR="001A1FF2" w:rsidRPr="003422D1" w:rsidRDefault="001A1FF2" w:rsidP="001A1FF2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</w:rPr>
              <w:t>6.4.8</w:t>
            </w:r>
          </w:p>
        </w:tc>
        <w:tc>
          <w:tcPr>
            <w:tcW w:w="14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EC624B" w14:textId="77777777" w:rsidR="001A1FF2" w:rsidRDefault="001A1FF2" w:rsidP="001A1FF2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3422D1">
              <w:rPr>
                <w:rFonts w:ascii="Arial" w:hAnsi="Arial" w:cs="Arial"/>
                <w:bCs/>
                <w:sz w:val="18"/>
                <w:szCs w:val="18"/>
                <w:lang w:val="en-US"/>
              </w:rPr>
              <w:t>S5-212428</w:t>
            </w:r>
          </w:p>
          <w:p w14:paraId="4A8902FC" w14:textId="57FB3F2A" w:rsidR="00AF611E" w:rsidRPr="003422D1" w:rsidRDefault="00AF611E" w:rsidP="001A1FF2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Withdrawn</w:t>
            </w:r>
          </w:p>
        </w:tc>
        <w:tc>
          <w:tcPr>
            <w:tcW w:w="1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446062" w14:textId="2BD3C556" w:rsidR="001A1FF2" w:rsidRPr="003422D1" w:rsidRDefault="001A1FF2" w:rsidP="001A1FF2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/>
              </w:rPr>
              <w:t>Latest draft TS 28.537</w:t>
            </w:r>
          </w:p>
        </w:tc>
        <w:tc>
          <w:tcPr>
            <w:tcW w:w="13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32331F" w14:textId="764643AA" w:rsidR="001A1FF2" w:rsidRPr="003422D1" w:rsidRDefault="001A1FF2" w:rsidP="001A1FF2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</w:rPr>
              <w:t>Nokia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B688EBF" w14:textId="726B4EFF" w:rsidR="001A1FF2" w:rsidRPr="003422D1" w:rsidRDefault="001A1FF2" w:rsidP="001A1FF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Draft TS</w:t>
            </w:r>
          </w:p>
        </w:tc>
        <w:tc>
          <w:tcPr>
            <w:tcW w:w="1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FDFE37C" w14:textId="098D34E5" w:rsidR="001A1FF2" w:rsidRPr="003422D1" w:rsidRDefault="006E7A3F" w:rsidP="001A1FF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N.A.</w:t>
            </w:r>
          </w:p>
        </w:tc>
        <w:tc>
          <w:tcPr>
            <w:tcW w:w="9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9226A7E" w14:textId="149C6997" w:rsidR="001A1FF2" w:rsidRPr="003422D1" w:rsidRDefault="001A1FF2" w:rsidP="001A1FF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12 Mar</w:t>
            </w:r>
          </w:p>
          <w:p w14:paraId="0B26E0DF" w14:textId="5051591B" w:rsidR="001A1FF2" w:rsidRPr="003422D1" w:rsidRDefault="001A1FF2" w:rsidP="001A1FF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23.59 </w:t>
            </w:r>
            <w:r w:rsidR="00467DA3">
              <w:rPr>
                <w:rFonts w:ascii="Arial" w:hAnsi="Arial" w:cs="Arial"/>
                <w:sz w:val="18"/>
                <w:szCs w:val="18"/>
                <w:lang w:val="en-US" w:eastAsia="zh-CN"/>
              </w:rPr>
              <w:t>GMT</w:t>
            </w:r>
          </w:p>
        </w:tc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D8D6FCD" w14:textId="6C8B0553" w:rsidR="001A1FF2" w:rsidRPr="000C646D" w:rsidRDefault="007A1E0F" w:rsidP="001A1FF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N.A.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06EC6E" w14:textId="5E39F205" w:rsidR="001A1FF2" w:rsidRPr="0006349A" w:rsidRDefault="006E7A3F" w:rsidP="001A1FF2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Withdrawn</w:t>
            </w:r>
          </w:p>
        </w:tc>
      </w:tr>
      <w:tr w:rsidR="00E2262B" w:rsidRPr="00401776" w14:paraId="6850287B" w14:textId="77777777" w:rsidTr="001819E0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61B40B" w14:textId="168EDB11" w:rsidR="00E2262B" w:rsidRPr="003422D1" w:rsidRDefault="00E2262B" w:rsidP="00E2262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</w:rPr>
              <w:t>6.4.9</w:t>
            </w:r>
          </w:p>
        </w:tc>
        <w:tc>
          <w:tcPr>
            <w:tcW w:w="14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44CD36" w14:textId="009EBF48" w:rsidR="00E2262B" w:rsidRPr="003422D1" w:rsidRDefault="00E2262B" w:rsidP="00E2262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bCs/>
                <w:sz w:val="18"/>
                <w:szCs w:val="18"/>
                <w:lang w:val="en-US"/>
              </w:rPr>
              <w:t>S5-212429</w:t>
            </w:r>
          </w:p>
        </w:tc>
        <w:tc>
          <w:tcPr>
            <w:tcW w:w="1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81417A" w14:textId="651CDDA2" w:rsidR="00E2262B" w:rsidRPr="003422D1" w:rsidRDefault="00E2262B" w:rsidP="00E2262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/>
              </w:rPr>
              <w:t>Latest draft TS 28.100</w:t>
            </w:r>
          </w:p>
        </w:tc>
        <w:tc>
          <w:tcPr>
            <w:tcW w:w="13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B982EA" w14:textId="1F6F7DB3" w:rsidR="00E2262B" w:rsidRPr="003422D1" w:rsidRDefault="00E2262B" w:rsidP="00E2262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</w:rPr>
              <w:t>China Mobile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2EFD2FC" w14:textId="29353749" w:rsidR="00E2262B" w:rsidRPr="003422D1" w:rsidRDefault="00E2262B" w:rsidP="00E2262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Draft TS</w:t>
            </w:r>
          </w:p>
        </w:tc>
        <w:tc>
          <w:tcPr>
            <w:tcW w:w="1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CE0418B" w14:textId="214746C5" w:rsidR="00E2262B" w:rsidRPr="003422D1" w:rsidRDefault="00E2262B" w:rsidP="00E2262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10 Mar </w:t>
            </w:r>
          </w:p>
        </w:tc>
        <w:tc>
          <w:tcPr>
            <w:tcW w:w="9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51388F4" w14:textId="4F8B8744" w:rsidR="00E2262B" w:rsidRPr="003422D1" w:rsidRDefault="00E2262B" w:rsidP="00E2262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12 Mar</w:t>
            </w:r>
          </w:p>
          <w:p w14:paraId="223F6483" w14:textId="76709445" w:rsidR="00E2262B" w:rsidRPr="003422D1" w:rsidRDefault="00E2262B" w:rsidP="00E2262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23.59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GMT</w:t>
            </w:r>
          </w:p>
        </w:tc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FFC875" w14:textId="714FA65F" w:rsidR="00E2262B" w:rsidRPr="000C646D" w:rsidRDefault="00E2262B" w:rsidP="00E2262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13 Mar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3BA2CAA" w14:textId="17AE6E6E" w:rsidR="00E2262B" w:rsidRPr="0006349A" w:rsidRDefault="00E2262B" w:rsidP="00E2262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1819E0" w:rsidRPr="00401776" w14:paraId="5DBC1A4B" w14:textId="77777777" w:rsidTr="001819E0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2DF5C3" w14:textId="0176D40D" w:rsidR="001819E0" w:rsidRPr="003422D1" w:rsidRDefault="001819E0" w:rsidP="001819E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</w:rPr>
              <w:t>6.4.10</w:t>
            </w:r>
          </w:p>
        </w:tc>
        <w:tc>
          <w:tcPr>
            <w:tcW w:w="14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3A1614" w14:textId="133605E9" w:rsidR="001819E0" w:rsidRPr="003422D1" w:rsidRDefault="001819E0" w:rsidP="001819E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bCs/>
                <w:sz w:val="18"/>
                <w:szCs w:val="18"/>
                <w:lang w:val="en-US"/>
              </w:rPr>
              <w:t>S5-212430</w:t>
            </w:r>
          </w:p>
        </w:tc>
        <w:tc>
          <w:tcPr>
            <w:tcW w:w="1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6DC7BF" w14:textId="1A8D72DF" w:rsidR="001819E0" w:rsidRPr="003422D1" w:rsidRDefault="001819E0" w:rsidP="001819E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/>
              </w:rPr>
              <w:t>Latest draft TS 28.312</w:t>
            </w:r>
          </w:p>
        </w:tc>
        <w:tc>
          <w:tcPr>
            <w:tcW w:w="13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94B2FE" w14:textId="3F7C8378" w:rsidR="001819E0" w:rsidRPr="003422D1" w:rsidRDefault="001819E0" w:rsidP="001819E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E992687" w14:textId="7996B34C" w:rsidR="001819E0" w:rsidRPr="003422D1" w:rsidRDefault="001819E0" w:rsidP="001819E0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Draft TS</w:t>
            </w:r>
          </w:p>
        </w:tc>
        <w:tc>
          <w:tcPr>
            <w:tcW w:w="1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CA3947D" w14:textId="3B22E07D" w:rsidR="001819E0" w:rsidRPr="003422D1" w:rsidRDefault="001819E0" w:rsidP="001819E0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252537">
              <w:rPr>
                <w:rFonts w:ascii="Arial" w:hAnsi="Arial" w:cs="Arial"/>
                <w:sz w:val="18"/>
                <w:szCs w:val="18"/>
                <w:lang w:val="en-US" w:eastAsia="zh-CN"/>
              </w:rPr>
              <w:t>12 Mar</w:t>
            </w:r>
          </w:p>
        </w:tc>
        <w:tc>
          <w:tcPr>
            <w:tcW w:w="9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D28C50" w14:textId="77777777" w:rsidR="001819E0" w:rsidRPr="008D71CF" w:rsidRDefault="001819E0" w:rsidP="001819E0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D71CF">
              <w:rPr>
                <w:rFonts w:ascii="Arial" w:hAnsi="Arial" w:cs="Arial"/>
                <w:sz w:val="18"/>
                <w:szCs w:val="18"/>
                <w:lang w:val="en-US" w:eastAsia="zh-CN"/>
              </w:rPr>
              <w:t>15 Mar</w:t>
            </w:r>
          </w:p>
          <w:p w14:paraId="6A844D8F" w14:textId="6E66975E" w:rsidR="001819E0" w:rsidRPr="008D71CF" w:rsidRDefault="001819E0" w:rsidP="001819E0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D71CF">
              <w:rPr>
                <w:rFonts w:ascii="Arial" w:hAnsi="Arial" w:cs="Arial"/>
                <w:sz w:val="18"/>
                <w:szCs w:val="18"/>
                <w:lang w:val="en-US" w:eastAsia="zh-CN"/>
              </w:rPr>
              <w:t>23.59 GMT</w:t>
            </w:r>
          </w:p>
        </w:tc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0A05218" w14:textId="12B04325" w:rsidR="001819E0" w:rsidRPr="000C646D" w:rsidRDefault="001819E0" w:rsidP="001819E0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16 Mar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17A592E" w14:textId="0F0C903A" w:rsidR="001819E0" w:rsidRPr="0006349A" w:rsidRDefault="001819E0" w:rsidP="001819E0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E2262B" w:rsidRPr="00401776" w14:paraId="3249F168" w14:textId="77777777" w:rsidTr="001819E0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9BE335" w14:textId="46B1A507" w:rsidR="00E2262B" w:rsidRPr="003422D1" w:rsidRDefault="00E2262B" w:rsidP="00E2262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</w:rPr>
              <w:t>6.4.11</w:t>
            </w:r>
          </w:p>
        </w:tc>
        <w:tc>
          <w:tcPr>
            <w:tcW w:w="14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6825EB" w14:textId="26CC5DC0" w:rsidR="00E2262B" w:rsidRPr="003422D1" w:rsidRDefault="00E2262B" w:rsidP="00E2262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bCs/>
                <w:sz w:val="18"/>
                <w:szCs w:val="18"/>
                <w:lang w:val="en-US"/>
              </w:rPr>
              <w:t>S5-212431</w:t>
            </w:r>
          </w:p>
        </w:tc>
        <w:tc>
          <w:tcPr>
            <w:tcW w:w="1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839505" w14:textId="09354959" w:rsidR="00E2262B" w:rsidRPr="003422D1" w:rsidRDefault="00E2262B" w:rsidP="00E2262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/>
              </w:rPr>
              <w:t>Latest draft TS 28.555</w:t>
            </w:r>
          </w:p>
        </w:tc>
        <w:tc>
          <w:tcPr>
            <w:tcW w:w="13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F8A2D5" w14:textId="5C4B9074" w:rsidR="00E2262B" w:rsidRPr="003422D1" w:rsidRDefault="00E2262B" w:rsidP="00E2262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</w:rPr>
              <w:t>China Mobile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28B79D5" w14:textId="25696B43" w:rsidR="00E2262B" w:rsidRPr="003422D1" w:rsidRDefault="00E2262B" w:rsidP="00E2262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Draft TS</w:t>
            </w:r>
          </w:p>
        </w:tc>
        <w:tc>
          <w:tcPr>
            <w:tcW w:w="1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BCD998C" w14:textId="783EC1AD" w:rsidR="00E2262B" w:rsidRPr="003422D1" w:rsidRDefault="00E2262B" w:rsidP="00E2262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10 Mar</w:t>
            </w:r>
          </w:p>
        </w:tc>
        <w:tc>
          <w:tcPr>
            <w:tcW w:w="9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F57A898" w14:textId="36D12B7F" w:rsidR="00E2262B" w:rsidRPr="008D71CF" w:rsidRDefault="00E2262B" w:rsidP="00E2262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D71CF">
              <w:rPr>
                <w:rFonts w:ascii="Arial" w:hAnsi="Arial" w:cs="Arial"/>
                <w:sz w:val="18"/>
                <w:szCs w:val="18"/>
                <w:lang w:val="en-US" w:eastAsia="zh-CN"/>
              </w:rPr>
              <w:t>12 Mar</w:t>
            </w:r>
          </w:p>
          <w:p w14:paraId="79888066" w14:textId="0AADA484" w:rsidR="00E2262B" w:rsidRPr="008D71CF" w:rsidRDefault="00E2262B" w:rsidP="00E2262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D71CF">
              <w:rPr>
                <w:rFonts w:ascii="Arial" w:hAnsi="Arial" w:cs="Arial"/>
                <w:sz w:val="18"/>
                <w:szCs w:val="18"/>
                <w:lang w:val="en-US" w:eastAsia="zh-CN"/>
              </w:rPr>
              <w:t>23.59 GMT</w:t>
            </w:r>
          </w:p>
        </w:tc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4B2C284" w14:textId="5BA267BE" w:rsidR="00E2262B" w:rsidRPr="000C646D" w:rsidRDefault="00E2262B" w:rsidP="00E2262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13 Mar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8DD065D" w14:textId="0072BBFE" w:rsidR="00E2262B" w:rsidRPr="0006349A" w:rsidRDefault="00E2262B" w:rsidP="00E2262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E2262B" w:rsidRPr="00401776" w14:paraId="10C4DE27" w14:textId="77777777" w:rsidTr="001819E0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C8B058" w14:textId="7AE27EE6" w:rsidR="00E2262B" w:rsidRPr="003422D1" w:rsidRDefault="00E2262B" w:rsidP="00E2262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bookmarkStart w:id="0" w:name="_Hlk66361752"/>
            <w:r w:rsidRPr="003422D1">
              <w:rPr>
                <w:rFonts w:ascii="Arial" w:hAnsi="Arial" w:cs="Arial"/>
                <w:sz w:val="18"/>
                <w:szCs w:val="18"/>
              </w:rPr>
              <w:t>6.5.1</w:t>
            </w:r>
          </w:p>
        </w:tc>
        <w:tc>
          <w:tcPr>
            <w:tcW w:w="14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221EC0" w14:textId="1E8F749D" w:rsidR="00E2262B" w:rsidRPr="003422D1" w:rsidRDefault="00E2262B" w:rsidP="00E2262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bCs/>
                <w:sz w:val="18"/>
                <w:szCs w:val="18"/>
                <w:lang w:val="en-US"/>
              </w:rPr>
              <w:t>S5-212432</w:t>
            </w:r>
          </w:p>
        </w:tc>
        <w:tc>
          <w:tcPr>
            <w:tcW w:w="1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026C1E" w14:textId="00797C69" w:rsidR="00E2262B" w:rsidRPr="003422D1" w:rsidRDefault="00E2262B" w:rsidP="00E2262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/>
              </w:rPr>
              <w:t>Latest draft TR 28.808</w:t>
            </w:r>
          </w:p>
        </w:tc>
        <w:tc>
          <w:tcPr>
            <w:tcW w:w="13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FA6F80" w14:textId="4FA685A9" w:rsidR="00E2262B" w:rsidRPr="003422D1" w:rsidRDefault="00E2262B" w:rsidP="00E2262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</w:rPr>
              <w:t>TNO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194489C" w14:textId="382F1CC5" w:rsidR="00E2262B" w:rsidRPr="003422D1" w:rsidRDefault="00E2262B" w:rsidP="00E2262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Draft TR</w:t>
            </w:r>
          </w:p>
        </w:tc>
        <w:tc>
          <w:tcPr>
            <w:tcW w:w="1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B24A9D" w14:textId="0C36F191" w:rsidR="00E2262B" w:rsidRPr="003422D1" w:rsidRDefault="00E2262B" w:rsidP="00E2262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11 Mar</w:t>
            </w:r>
          </w:p>
        </w:tc>
        <w:tc>
          <w:tcPr>
            <w:tcW w:w="9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896DA97" w14:textId="117E8147" w:rsidR="00E2262B" w:rsidRPr="008D71CF" w:rsidRDefault="00E2262B" w:rsidP="00E2262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D71CF">
              <w:rPr>
                <w:rFonts w:ascii="Arial" w:hAnsi="Arial" w:cs="Arial"/>
                <w:sz w:val="18"/>
                <w:szCs w:val="18"/>
                <w:lang w:val="en-US" w:eastAsia="zh-CN"/>
              </w:rPr>
              <w:t>12 Mar</w:t>
            </w:r>
          </w:p>
          <w:p w14:paraId="52E51684" w14:textId="3AEBA5BC" w:rsidR="00E2262B" w:rsidRPr="008D71CF" w:rsidRDefault="00E2262B" w:rsidP="00E2262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D71CF">
              <w:rPr>
                <w:rFonts w:ascii="Arial" w:hAnsi="Arial" w:cs="Arial"/>
                <w:sz w:val="18"/>
                <w:szCs w:val="18"/>
                <w:lang w:val="en-US" w:eastAsia="zh-CN"/>
              </w:rPr>
              <w:t>23.59 GMT</w:t>
            </w:r>
          </w:p>
        </w:tc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99DA99C" w14:textId="4CA2BC31" w:rsidR="00E2262B" w:rsidRPr="000C646D" w:rsidRDefault="00E2262B" w:rsidP="00E2262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13 Mar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0809AF0" w14:textId="1A1A7121" w:rsidR="00E2262B" w:rsidRPr="0006349A" w:rsidRDefault="00E2262B" w:rsidP="00E2262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bookmarkEnd w:id="0"/>
      <w:tr w:rsidR="00E2262B" w:rsidRPr="00401776" w14:paraId="187E8744" w14:textId="77777777" w:rsidTr="001819E0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94EE39" w14:textId="5E2B270D" w:rsidR="00E2262B" w:rsidRPr="003422D1" w:rsidRDefault="00E2262B" w:rsidP="00E2262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</w:rPr>
              <w:t>6.5.2</w:t>
            </w:r>
          </w:p>
        </w:tc>
        <w:tc>
          <w:tcPr>
            <w:tcW w:w="14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83BD66" w14:textId="4262831B" w:rsidR="00E2262B" w:rsidRPr="003422D1" w:rsidRDefault="00E2262B" w:rsidP="00E2262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bCs/>
                <w:sz w:val="18"/>
                <w:szCs w:val="18"/>
                <w:lang w:val="en-US"/>
              </w:rPr>
              <w:t>S5-212433</w:t>
            </w:r>
          </w:p>
        </w:tc>
        <w:tc>
          <w:tcPr>
            <w:tcW w:w="1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05D0D7" w14:textId="584C7887" w:rsidR="00E2262B" w:rsidRPr="003422D1" w:rsidRDefault="00E2262B" w:rsidP="00E2262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/>
              </w:rPr>
              <w:t>Latest draft TR 28.813</w:t>
            </w:r>
          </w:p>
        </w:tc>
        <w:tc>
          <w:tcPr>
            <w:tcW w:w="13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299955" w14:textId="08B8A518" w:rsidR="00E2262B" w:rsidRPr="003422D1" w:rsidRDefault="00E2262B" w:rsidP="00E2262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</w:rPr>
              <w:t>Orange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CEC0175" w14:textId="6F18EF4C" w:rsidR="00E2262B" w:rsidRPr="003422D1" w:rsidRDefault="00E2262B" w:rsidP="00E2262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Draft TR</w:t>
            </w:r>
          </w:p>
        </w:tc>
        <w:tc>
          <w:tcPr>
            <w:tcW w:w="1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00CC75" w14:textId="2A28025D" w:rsidR="00E2262B" w:rsidRPr="003422D1" w:rsidRDefault="00E2262B" w:rsidP="00E2262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9 Mar</w:t>
            </w:r>
          </w:p>
        </w:tc>
        <w:tc>
          <w:tcPr>
            <w:tcW w:w="9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27E7B6" w14:textId="3D3247FA" w:rsidR="00E2262B" w:rsidRPr="008D71CF" w:rsidRDefault="00E2262B" w:rsidP="00E2262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D71CF">
              <w:rPr>
                <w:rFonts w:ascii="Arial" w:hAnsi="Arial" w:cs="Arial"/>
                <w:sz w:val="18"/>
                <w:szCs w:val="18"/>
                <w:lang w:val="en-US" w:eastAsia="zh-CN"/>
              </w:rPr>
              <w:t>12 Mar</w:t>
            </w:r>
          </w:p>
          <w:p w14:paraId="7AB06E28" w14:textId="64A7A2EC" w:rsidR="00E2262B" w:rsidRPr="008D71CF" w:rsidRDefault="00E2262B" w:rsidP="00E2262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D71CF">
              <w:rPr>
                <w:rFonts w:ascii="Arial" w:hAnsi="Arial" w:cs="Arial"/>
                <w:sz w:val="18"/>
                <w:szCs w:val="18"/>
                <w:lang w:val="en-US" w:eastAsia="zh-CN"/>
              </w:rPr>
              <w:t>23.59 GMT</w:t>
            </w:r>
          </w:p>
        </w:tc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D7EE393" w14:textId="0372CF51" w:rsidR="00E2262B" w:rsidRPr="000C646D" w:rsidRDefault="00E2262B" w:rsidP="00E2262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13 Mar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7ED5FBB" w14:textId="6687FF1C" w:rsidR="00E2262B" w:rsidRPr="0006349A" w:rsidRDefault="00E2262B" w:rsidP="00E2262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1819E0" w:rsidRPr="00401776" w14:paraId="28EF82B2" w14:textId="77777777" w:rsidTr="001819E0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C81E05" w14:textId="38861456" w:rsidR="001819E0" w:rsidRPr="003422D1" w:rsidRDefault="001819E0" w:rsidP="001819E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</w:rPr>
              <w:t>6.5.3</w:t>
            </w:r>
          </w:p>
        </w:tc>
        <w:tc>
          <w:tcPr>
            <w:tcW w:w="14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3474A5" w14:textId="2EA2393A" w:rsidR="001819E0" w:rsidRPr="003422D1" w:rsidRDefault="001819E0" w:rsidP="001819E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bCs/>
                <w:sz w:val="18"/>
                <w:szCs w:val="18"/>
                <w:lang w:val="en-US"/>
              </w:rPr>
              <w:t>S5-212434</w:t>
            </w:r>
          </w:p>
        </w:tc>
        <w:tc>
          <w:tcPr>
            <w:tcW w:w="1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6B94B7" w14:textId="207A1FB1" w:rsidR="001819E0" w:rsidRPr="003422D1" w:rsidRDefault="001819E0" w:rsidP="001819E0">
            <w:pPr>
              <w:rPr>
                <w:rFonts w:ascii="Arial" w:hAnsi="Arial" w:cs="Arial"/>
                <w:sz w:val="18"/>
                <w:szCs w:val="18"/>
                <w:lang w:val="sv-SE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/>
              </w:rPr>
              <w:t>Latest draft TR 28.814</w:t>
            </w:r>
          </w:p>
        </w:tc>
        <w:tc>
          <w:tcPr>
            <w:tcW w:w="13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3501DA" w14:textId="081E96EE" w:rsidR="001819E0" w:rsidRPr="003422D1" w:rsidRDefault="001819E0" w:rsidP="001819E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</w:rPr>
              <w:t>Intel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143FA65" w14:textId="2AA117A5" w:rsidR="001819E0" w:rsidRPr="003422D1" w:rsidRDefault="001819E0" w:rsidP="001819E0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Draft TR</w:t>
            </w:r>
          </w:p>
        </w:tc>
        <w:tc>
          <w:tcPr>
            <w:tcW w:w="1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F94EC13" w14:textId="14ACC76D" w:rsidR="001819E0" w:rsidRPr="00252537" w:rsidRDefault="001819E0" w:rsidP="001819E0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252537">
              <w:rPr>
                <w:rFonts w:ascii="Arial" w:hAnsi="Arial" w:cs="Arial"/>
                <w:sz w:val="18"/>
                <w:szCs w:val="18"/>
                <w:lang w:val="en-US" w:eastAsia="zh-CN"/>
              </w:rPr>
              <w:t>12 Mar</w:t>
            </w:r>
          </w:p>
        </w:tc>
        <w:tc>
          <w:tcPr>
            <w:tcW w:w="9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E3AC847" w14:textId="77777777" w:rsidR="001819E0" w:rsidRPr="008D71CF" w:rsidRDefault="001819E0" w:rsidP="001819E0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D71CF">
              <w:rPr>
                <w:rFonts w:ascii="Arial" w:hAnsi="Arial" w:cs="Arial"/>
                <w:sz w:val="18"/>
                <w:szCs w:val="18"/>
                <w:lang w:val="en-US" w:eastAsia="zh-CN"/>
              </w:rPr>
              <w:t>15 Mar</w:t>
            </w:r>
          </w:p>
          <w:p w14:paraId="6F3173AF" w14:textId="4F226261" w:rsidR="001819E0" w:rsidRPr="008D71CF" w:rsidRDefault="001819E0" w:rsidP="001819E0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D71CF">
              <w:rPr>
                <w:rFonts w:ascii="Arial" w:hAnsi="Arial" w:cs="Arial"/>
                <w:sz w:val="18"/>
                <w:szCs w:val="18"/>
                <w:lang w:val="en-US" w:eastAsia="zh-CN"/>
              </w:rPr>
              <w:t>23.59 GMT</w:t>
            </w:r>
          </w:p>
        </w:tc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72FF829" w14:textId="6CBCA425" w:rsidR="001819E0" w:rsidRPr="000C646D" w:rsidRDefault="001819E0" w:rsidP="001819E0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16 Mar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5012D6" w14:textId="1BF215D5" w:rsidR="001819E0" w:rsidRPr="0006349A" w:rsidRDefault="001819E0" w:rsidP="001819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D2 approved</w:t>
            </w:r>
          </w:p>
        </w:tc>
      </w:tr>
      <w:tr w:rsidR="00E2262B" w:rsidRPr="00401776" w14:paraId="7B126B3E" w14:textId="77777777" w:rsidTr="001819E0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379587" w14:textId="0AC6EF54" w:rsidR="00E2262B" w:rsidRPr="003422D1" w:rsidRDefault="00E2262B" w:rsidP="00E2262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</w:rPr>
              <w:t>6.5.4</w:t>
            </w:r>
          </w:p>
        </w:tc>
        <w:tc>
          <w:tcPr>
            <w:tcW w:w="14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701F2D" w14:textId="1890E2D5" w:rsidR="00E2262B" w:rsidRPr="003422D1" w:rsidRDefault="00E2262B" w:rsidP="00E2262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bCs/>
                <w:sz w:val="18"/>
                <w:szCs w:val="18"/>
                <w:lang w:val="en-US"/>
              </w:rPr>
              <w:t>S5-212435</w:t>
            </w:r>
          </w:p>
        </w:tc>
        <w:tc>
          <w:tcPr>
            <w:tcW w:w="1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68F7F6" w14:textId="095ACBF7" w:rsidR="00E2262B" w:rsidRPr="003422D1" w:rsidRDefault="00E2262B" w:rsidP="00E2262B">
            <w:pPr>
              <w:jc w:val="right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/>
              </w:rPr>
              <w:t>Latest draft TR 28.809</w:t>
            </w:r>
          </w:p>
        </w:tc>
        <w:tc>
          <w:tcPr>
            <w:tcW w:w="13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FD6087" w14:textId="7B4F7A40" w:rsidR="00E2262B" w:rsidRPr="003422D1" w:rsidRDefault="00E2262B" w:rsidP="00E2262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</w:rPr>
              <w:t>Intel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F6CCB72" w14:textId="0114D11D" w:rsidR="00E2262B" w:rsidRPr="003422D1" w:rsidRDefault="00E2262B" w:rsidP="00E2262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Draft TR</w:t>
            </w:r>
          </w:p>
        </w:tc>
        <w:tc>
          <w:tcPr>
            <w:tcW w:w="1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C5BB4B" w14:textId="2EAA63CE" w:rsidR="00E2262B" w:rsidRPr="003422D1" w:rsidRDefault="00E2262B" w:rsidP="00E2262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9 Mar</w:t>
            </w:r>
          </w:p>
        </w:tc>
        <w:tc>
          <w:tcPr>
            <w:tcW w:w="9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5AC3052" w14:textId="4D000ABA" w:rsidR="00E2262B" w:rsidRPr="003422D1" w:rsidRDefault="00E2262B" w:rsidP="00E2262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12 Mar</w:t>
            </w:r>
          </w:p>
          <w:p w14:paraId="2BAEEEDC" w14:textId="2901E370" w:rsidR="00E2262B" w:rsidRPr="003422D1" w:rsidRDefault="00E2262B" w:rsidP="00E2262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23.59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GMT</w:t>
            </w:r>
          </w:p>
        </w:tc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10E33C1" w14:textId="6D6C2C82" w:rsidR="00E2262B" w:rsidRPr="000C646D" w:rsidRDefault="00E2262B" w:rsidP="00E2262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13 Mar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E4580B" w14:textId="69F469B7" w:rsidR="00E2262B" w:rsidRPr="0006349A" w:rsidRDefault="00E2262B" w:rsidP="00E2262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E2262B" w:rsidRPr="00401776" w14:paraId="7A2CD86D" w14:textId="77777777" w:rsidTr="001819E0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A93425" w14:textId="0CD812F4" w:rsidR="00E2262B" w:rsidRPr="003422D1" w:rsidRDefault="00E2262B" w:rsidP="00E2262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</w:rPr>
              <w:t>6.5.5</w:t>
            </w:r>
          </w:p>
        </w:tc>
        <w:tc>
          <w:tcPr>
            <w:tcW w:w="14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42246A" w14:textId="3311D9F1" w:rsidR="00E2262B" w:rsidRPr="003422D1" w:rsidRDefault="00E2262B" w:rsidP="00E2262B">
            <w:pPr>
              <w:tabs>
                <w:tab w:val="left" w:pos="54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bCs/>
                <w:sz w:val="18"/>
                <w:szCs w:val="18"/>
                <w:lang w:val="en-US"/>
              </w:rPr>
              <w:t>S5-212436</w:t>
            </w:r>
          </w:p>
        </w:tc>
        <w:tc>
          <w:tcPr>
            <w:tcW w:w="1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7BE075" w14:textId="4EE2D395" w:rsidR="00E2262B" w:rsidRPr="003422D1" w:rsidRDefault="00E2262B" w:rsidP="00E2262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/>
              </w:rPr>
              <w:t>Latest draft TR 28.811</w:t>
            </w:r>
          </w:p>
        </w:tc>
        <w:tc>
          <w:tcPr>
            <w:tcW w:w="13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5EBC34" w14:textId="6EDBDD95" w:rsidR="00E2262B" w:rsidRPr="003422D1" w:rsidRDefault="00E2262B" w:rsidP="00E2262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A66C63F" w14:textId="16A6F38B" w:rsidR="00E2262B" w:rsidRPr="003422D1" w:rsidRDefault="00E2262B" w:rsidP="00E2262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Draft TR</w:t>
            </w:r>
          </w:p>
        </w:tc>
        <w:tc>
          <w:tcPr>
            <w:tcW w:w="1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3D030EF" w14:textId="36310477" w:rsidR="00E2262B" w:rsidRPr="003422D1" w:rsidRDefault="00E2262B" w:rsidP="00E2262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9 Mar</w:t>
            </w:r>
          </w:p>
        </w:tc>
        <w:tc>
          <w:tcPr>
            <w:tcW w:w="9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3568AEF" w14:textId="15A8514C" w:rsidR="00E2262B" w:rsidRPr="003422D1" w:rsidRDefault="00E2262B" w:rsidP="00E2262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12 Mar</w:t>
            </w:r>
          </w:p>
          <w:p w14:paraId="24F22232" w14:textId="4AF85046" w:rsidR="00E2262B" w:rsidRPr="003422D1" w:rsidRDefault="00E2262B" w:rsidP="00E2262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23.59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GMT</w:t>
            </w:r>
          </w:p>
        </w:tc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816A064" w14:textId="6088804C" w:rsidR="00E2262B" w:rsidRPr="000C646D" w:rsidRDefault="00E2262B" w:rsidP="00E2262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13 Mar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14206E" w14:textId="6FAED63F" w:rsidR="00E2262B" w:rsidRPr="0006349A" w:rsidRDefault="00E2262B" w:rsidP="00E2262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E2262B" w:rsidRPr="00401776" w14:paraId="043575F9" w14:textId="77777777" w:rsidTr="001819E0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77BDD8" w14:textId="5C10EBD0" w:rsidR="00E2262B" w:rsidRPr="003422D1" w:rsidRDefault="00E2262B" w:rsidP="00E2262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</w:rPr>
              <w:t>6.5.7</w:t>
            </w:r>
          </w:p>
        </w:tc>
        <w:tc>
          <w:tcPr>
            <w:tcW w:w="14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DBABED6" w14:textId="6806E5B1" w:rsidR="00E2262B" w:rsidRPr="003422D1" w:rsidRDefault="00E2262B" w:rsidP="00E2262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bCs/>
                <w:sz w:val="18"/>
                <w:szCs w:val="18"/>
                <w:lang w:val="en-US"/>
              </w:rPr>
              <w:t>S5-212437</w:t>
            </w:r>
          </w:p>
        </w:tc>
        <w:tc>
          <w:tcPr>
            <w:tcW w:w="1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3820DD" w14:textId="6BA6AFA2" w:rsidR="00E2262B" w:rsidRPr="003422D1" w:rsidRDefault="00E2262B" w:rsidP="00E2262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/>
              </w:rPr>
              <w:t>Latest draft TR 28.817</w:t>
            </w:r>
          </w:p>
        </w:tc>
        <w:tc>
          <w:tcPr>
            <w:tcW w:w="13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51815A" w14:textId="74ACDA93" w:rsidR="00E2262B" w:rsidRPr="003422D1" w:rsidRDefault="00E2262B" w:rsidP="00E2262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</w:rPr>
              <w:t>Nokia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5DBFC9D" w14:textId="1DD9E335" w:rsidR="00E2262B" w:rsidRPr="003422D1" w:rsidRDefault="00E2262B" w:rsidP="00E2262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Draft TR</w:t>
            </w:r>
          </w:p>
        </w:tc>
        <w:tc>
          <w:tcPr>
            <w:tcW w:w="1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376ED9D" w14:textId="3E4BCB48" w:rsidR="00E2262B" w:rsidRPr="003422D1" w:rsidRDefault="00E2262B" w:rsidP="00E2262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10 Mar</w:t>
            </w:r>
          </w:p>
        </w:tc>
        <w:tc>
          <w:tcPr>
            <w:tcW w:w="9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EE15C0D" w14:textId="75438E46" w:rsidR="00E2262B" w:rsidRPr="003422D1" w:rsidRDefault="00E2262B" w:rsidP="00E2262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12 Mar</w:t>
            </w:r>
          </w:p>
          <w:p w14:paraId="248653D0" w14:textId="478E6A3E" w:rsidR="00E2262B" w:rsidRPr="003422D1" w:rsidRDefault="00E2262B" w:rsidP="00E2262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23.59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GMT</w:t>
            </w:r>
          </w:p>
        </w:tc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4A19BE" w14:textId="215E2BA5" w:rsidR="00E2262B" w:rsidRPr="000C646D" w:rsidRDefault="00E2262B" w:rsidP="00E2262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13 Mar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5CA7D4B" w14:textId="34BD1D0D" w:rsidR="00E2262B" w:rsidRPr="0006349A" w:rsidRDefault="00E2262B" w:rsidP="00E2262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1A1FF2" w:rsidRPr="00401776" w14:paraId="610069E9" w14:textId="77777777" w:rsidTr="001819E0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8BA0F6" w14:textId="48371CF4" w:rsidR="001A1FF2" w:rsidRPr="003422D1" w:rsidRDefault="001A1FF2" w:rsidP="001A1FF2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lastRenderedPageBreak/>
              <w:t>5.3</w:t>
            </w:r>
          </w:p>
        </w:tc>
        <w:tc>
          <w:tcPr>
            <w:tcW w:w="14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AABFF1" w14:textId="5F17CCF4" w:rsidR="001A1FF2" w:rsidRPr="003422D1" w:rsidRDefault="001A1FF2" w:rsidP="001A1FF2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S5-212312</w:t>
            </w:r>
          </w:p>
        </w:tc>
        <w:tc>
          <w:tcPr>
            <w:tcW w:w="1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925614" w14:textId="2BECBB24" w:rsidR="001A1FF2" w:rsidRPr="003422D1" w:rsidRDefault="001A1FF2" w:rsidP="001A1FF2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LS on OpenAPI guidelines (to SA, CT)</w:t>
            </w:r>
          </w:p>
        </w:tc>
        <w:tc>
          <w:tcPr>
            <w:tcW w:w="13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FD3765" w14:textId="64D3645F" w:rsidR="001A1FF2" w:rsidRPr="003422D1" w:rsidRDefault="001A1FF2" w:rsidP="001A1FF2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WG Chair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74320E3" w14:textId="2C466E11" w:rsidR="001A1FF2" w:rsidRPr="003422D1" w:rsidRDefault="001A1FF2" w:rsidP="001A1FF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LS</w:t>
            </w:r>
          </w:p>
        </w:tc>
        <w:tc>
          <w:tcPr>
            <w:tcW w:w="1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551A6C3" w14:textId="11BC68E5" w:rsidR="001A1FF2" w:rsidRPr="003422D1" w:rsidRDefault="004674C7" w:rsidP="001A1FF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10 Mar</w:t>
            </w:r>
          </w:p>
        </w:tc>
        <w:tc>
          <w:tcPr>
            <w:tcW w:w="9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8778240" w14:textId="22B9A4AB" w:rsidR="001A1FF2" w:rsidRPr="003422D1" w:rsidRDefault="001A1FF2" w:rsidP="001A1FF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20298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12 Mar 23.59 </w:t>
            </w:r>
            <w:r w:rsidR="00467DA3">
              <w:rPr>
                <w:rFonts w:ascii="Arial" w:hAnsi="Arial" w:cs="Arial"/>
                <w:sz w:val="18"/>
                <w:szCs w:val="18"/>
                <w:lang w:val="en-US" w:eastAsia="zh-CN"/>
              </w:rPr>
              <w:t>GMT</w:t>
            </w:r>
          </w:p>
        </w:tc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BCC8AF1" w14:textId="6447061D" w:rsidR="001A1FF2" w:rsidRPr="003422D1" w:rsidRDefault="0079278F" w:rsidP="001A1FF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14 Mar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0FB3A83" w14:textId="797F85DE" w:rsidR="001A1FF2" w:rsidRPr="003422D1" w:rsidRDefault="0079278F" w:rsidP="001A1FF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D3 approved</w:t>
            </w:r>
          </w:p>
        </w:tc>
      </w:tr>
      <w:tr w:rsidR="008D71CF" w:rsidRPr="00401776" w14:paraId="3259EA0B" w14:textId="77777777" w:rsidTr="001819E0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EC03EE" w14:textId="1FAFFABF" w:rsidR="008D71CF" w:rsidRPr="003422D1" w:rsidRDefault="008D71CF" w:rsidP="008D71C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5.3</w:t>
            </w:r>
          </w:p>
        </w:tc>
        <w:tc>
          <w:tcPr>
            <w:tcW w:w="14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5FBE11" w14:textId="28269945" w:rsidR="008D71CF" w:rsidRPr="003422D1" w:rsidRDefault="008D71CF" w:rsidP="008D71C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S5-212319</w:t>
            </w:r>
          </w:p>
        </w:tc>
        <w:tc>
          <w:tcPr>
            <w:tcW w:w="1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C2F52F" w14:textId="4BC8524A" w:rsidR="008D71CF" w:rsidRPr="003422D1" w:rsidRDefault="008D71CF" w:rsidP="008D71C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Reply LS on New Whitepaper: “Operator Platform Telco Edge proposal" from GSMA</w:t>
            </w:r>
          </w:p>
          <w:p w14:paraId="480B6EA3" w14:textId="793C1A63" w:rsidR="008D71CF" w:rsidRPr="003422D1" w:rsidRDefault="008D71CF" w:rsidP="008D71C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A04298" w14:textId="6844B80E" w:rsidR="008D71CF" w:rsidRPr="003422D1" w:rsidRDefault="008D71CF" w:rsidP="008D71C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Intel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427CA31" w14:textId="088ECDB4" w:rsidR="008D71CF" w:rsidRPr="003422D1" w:rsidRDefault="008D71CF" w:rsidP="008D71C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LS</w:t>
            </w:r>
          </w:p>
        </w:tc>
        <w:tc>
          <w:tcPr>
            <w:tcW w:w="1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5846EC6" w14:textId="7610A9F2" w:rsidR="008D71CF" w:rsidRPr="003422D1" w:rsidRDefault="008D71CF" w:rsidP="008D71C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 Mar</w:t>
            </w:r>
          </w:p>
        </w:tc>
        <w:tc>
          <w:tcPr>
            <w:tcW w:w="9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49A8BE1" w14:textId="24DC886D" w:rsidR="008D71CF" w:rsidRPr="008D71CF" w:rsidRDefault="008D71CF" w:rsidP="008D71C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D71CF">
              <w:rPr>
                <w:rFonts w:ascii="Arial" w:hAnsi="Arial" w:cs="Arial"/>
                <w:sz w:val="18"/>
                <w:szCs w:val="18"/>
                <w:lang w:val="en-US" w:eastAsia="zh-CN"/>
              </w:rPr>
              <w:t>15 Mar 23.59 GMT</w:t>
            </w:r>
          </w:p>
        </w:tc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7F50A6F" w14:textId="565915CE" w:rsidR="008D71CF" w:rsidRPr="003422D1" w:rsidRDefault="008D71CF" w:rsidP="008D71C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16 Mar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E9E1A0B" w14:textId="2BFAF01D" w:rsidR="008D71CF" w:rsidRPr="003422D1" w:rsidRDefault="008D71CF" w:rsidP="008D71C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D2 approved</w:t>
            </w:r>
          </w:p>
        </w:tc>
      </w:tr>
      <w:tr w:rsidR="008D71CF" w:rsidRPr="00401776" w14:paraId="158E03A8" w14:textId="77777777" w:rsidTr="001819E0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747DDD" w14:textId="44E5CFFE" w:rsidR="008D71CF" w:rsidRPr="003422D1" w:rsidRDefault="008D71CF" w:rsidP="008D71C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5.3</w:t>
            </w:r>
          </w:p>
        </w:tc>
        <w:tc>
          <w:tcPr>
            <w:tcW w:w="14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0D6745" w14:textId="12E24F0F" w:rsidR="008D71CF" w:rsidRPr="003422D1" w:rsidRDefault="008D71CF" w:rsidP="008D71C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S5-212320</w:t>
            </w:r>
          </w:p>
        </w:tc>
        <w:tc>
          <w:tcPr>
            <w:tcW w:w="1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3F8FB2" w14:textId="56B9C47B" w:rsidR="008D71CF" w:rsidRPr="003422D1" w:rsidRDefault="008D71CF" w:rsidP="008D71C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Reply LS to GSMA on NG.116 support of service categories</w:t>
            </w:r>
          </w:p>
        </w:tc>
        <w:tc>
          <w:tcPr>
            <w:tcW w:w="13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785A08" w14:textId="11F244D8" w:rsidR="008D71CF" w:rsidRPr="003422D1" w:rsidRDefault="008D71CF" w:rsidP="008D71C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Ericsson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422D1DA" w14:textId="60701630" w:rsidR="008D71CF" w:rsidRPr="003422D1" w:rsidRDefault="008D71CF" w:rsidP="008D71C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LS</w:t>
            </w:r>
          </w:p>
        </w:tc>
        <w:tc>
          <w:tcPr>
            <w:tcW w:w="1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6D9763B" w14:textId="3A4D294D" w:rsidR="008D71CF" w:rsidRPr="003422D1" w:rsidRDefault="008D71CF" w:rsidP="008D71C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 Mar</w:t>
            </w:r>
          </w:p>
        </w:tc>
        <w:tc>
          <w:tcPr>
            <w:tcW w:w="9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F998DB2" w14:textId="6B4B6872" w:rsidR="008D71CF" w:rsidRPr="003422D1" w:rsidRDefault="008D71CF" w:rsidP="008D71C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20298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12 Mar 23.59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GMT</w:t>
            </w:r>
          </w:p>
        </w:tc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0DDE4D1" w14:textId="6E5C2FA3" w:rsidR="008D71CF" w:rsidRPr="003422D1" w:rsidRDefault="008D71CF" w:rsidP="008D71C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14 Mar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BA00936" w14:textId="619C7793" w:rsidR="008D71CF" w:rsidRPr="003422D1" w:rsidRDefault="008D71CF" w:rsidP="008D71C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D3 approved</w:t>
            </w:r>
          </w:p>
        </w:tc>
      </w:tr>
      <w:tr w:rsidR="008D71CF" w:rsidRPr="00401776" w14:paraId="29913F77" w14:textId="77777777" w:rsidTr="001819E0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0B3511" w14:textId="3D36437E" w:rsidR="008D71CF" w:rsidRPr="003422D1" w:rsidRDefault="008D71CF" w:rsidP="008D71C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6.1</w:t>
            </w:r>
          </w:p>
        </w:tc>
        <w:tc>
          <w:tcPr>
            <w:tcW w:w="14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FFA776" w14:textId="598E92A9" w:rsidR="008D71CF" w:rsidRPr="003422D1" w:rsidRDefault="008D71CF" w:rsidP="008D71C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S5-212328</w:t>
            </w:r>
          </w:p>
        </w:tc>
        <w:tc>
          <w:tcPr>
            <w:tcW w:w="1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C85559" w14:textId="059CE287" w:rsidR="008D71CF" w:rsidRPr="003422D1" w:rsidRDefault="008D71CF" w:rsidP="008D71C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Reply LS on O-RAN – 3GPP Cooperation on Management Services</w:t>
            </w:r>
          </w:p>
        </w:tc>
        <w:tc>
          <w:tcPr>
            <w:tcW w:w="13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7F1E5B" w14:textId="55A6B435" w:rsidR="008D71CF" w:rsidRPr="003422D1" w:rsidRDefault="008D71CF" w:rsidP="008D71C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WG Chair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3BC7FE5" w14:textId="4710272C" w:rsidR="008D71CF" w:rsidRPr="003422D1" w:rsidRDefault="008D71CF" w:rsidP="008D71C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LS</w:t>
            </w:r>
          </w:p>
        </w:tc>
        <w:tc>
          <w:tcPr>
            <w:tcW w:w="1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1835154" w14:textId="3AAE67D1" w:rsidR="008D71CF" w:rsidRPr="003422D1" w:rsidRDefault="008D71CF" w:rsidP="008D71C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10 Mar</w:t>
            </w:r>
          </w:p>
        </w:tc>
        <w:tc>
          <w:tcPr>
            <w:tcW w:w="9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5D3D4E4" w14:textId="1B7D5D0D" w:rsidR="008D71CF" w:rsidRPr="008D71CF" w:rsidRDefault="008D71CF" w:rsidP="008D71C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D71CF">
              <w:rPr>
                <w:rFonts w:ascii="Arial" w:hAnsi="Arial" w:cs="Arial"/>
                <w:sz w:val="18"/>
                <w:szCs w:val="18"/>
                <w:lang w:val="en-US" w:eastAsia="zh-CN"/>
              </w:rPr>
              <w:t>15 Mar 23.59 GMT</w:t>
            </w:r>
          </w:p>
        </w:tc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9AEC59" w14:textId="4A6D10A8" w:rsidR="008D71CF" w:rsidRPr="003422D1" w:rsidRDefault="008D71CF" w:rsidP="008D71C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16 Mar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469CAAE" w14:textId="2F12F2E8" w:rsidR="008D71CF" w:rsidRPr="003422D1" w:rsidRDefault="008D71CF" w:rsidP="008D71C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7761D6" w:rsidRPr="00401776" w14:paraId="255C5431" w14:textId="77777777" w:rsidTr="001819E0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5C0889" w14:textId="65C80E6A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6.2</w:t>
            </w:r>
          </w:p>
        </w:tc>
        <w:tc>
          <w:tcPr>
            <w:tcW w:w="14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C044AA" w14:textId="007CC858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S5-212368</w:t>
            </w:r>
          </w:p>
        </w:tc>
        <w:tc>
          <w:tcPr>
            <w:tcW w:w="1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16FFE0" w14:textId="76133F33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New SID on management aspects of network slice management capability exposure</w:t>
            </w:r>
          </w:p>
        </w:tc>
        <w:tc>
          <w:tcPr>
            <w:tcW w:w="13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633794" w14:textId="4E3A4D8F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Alibaba Group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B57DE56" w14:textId="0875C8D0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SID</w:t>
            </w:r>
          </w:p>
        </w:tc>
        <w:tc>
          <w:tcPr>
            <w:tcW w:w="1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F98493" w14:textId="69C1BE17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10 Mar</w:t>
            </w:r>
          </w:p>
        </w:tc>
        <w:tc>
          <w:tcPr>
            <w:tcW w:w="9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35FD4A5" w14:textId="68C85139" w:rsidR="007761D6" w:rsidRPr="007761D6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highlight w:val="cyan"/>
                <w:lang w:val="en-US" w:eastAsia="zh-CN"/>
              </w:rPr>
            </w:pPr>
            <w:r w:rsidRPr="007761D6">
              <w:rPr>
                <w:rFonts w:ascii="Arial" w:hAnsi="Arial" w:cs="Arial"/>
                <w:sz w:val="18"/>
                <w:szCs w:val="18"/>
                <w:lang w:val="en-US" w:eastAsia="zh-CN"/>
              </w:rPr>
              <w:t>16 Mar 11.00 GMT</w:t>
            </w:r>
          </w:p>
        </w:tc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E6D7E3A" w14:textId="720B7B38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16 Mar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990716E" w14:textId="7164DA6D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D6 agreed</w:t>
            </w:r>
          </w:p>
        </w:tc>
      </w:tr>
      <w:tr w:rsidR="007761D6" w:rsidRPr="00401776" w14:paraId="39EB9BCC" w14:textId="77777777" w:rsidTr="001819E0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169D5C" w14:textId="1F024B5F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6.2</w:t>
            </w:r>
          </w:p>
        </w:tc>
        <w:tc>
          <w:tcPr>
            <w:tcW w:w="14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9FD027" w14:textId="2C9F084B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S5-212369</w:t>
            </w:r>
          </w:p>
        </w:tc>
        <w:tc>
          <w:tcPr>
            <w:tcW w:w="1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013A11" w14:textId="511961FC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New WID Enhancements of Management Data Analytics Service</w:t>
            </w:r>
          </w:p>
        </w:tc>
        <w:tc>
          <w:tcPr>
            <w:tcW w:w="13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1D661C" w14:textId="65F34057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Intel, NEC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AE30208" w14:textId="0E489078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WID</w:t>
            </w:r>
          </w:p>
        </w:tc>
        <w:tc>
          <w:tcPr>
            <w:tcW w:w="1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1D1E025" w14:textId="258945C5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 Mar</w:t>
            </w:r>
          </w:p>
        </w:tc>
        <w:tc>
          <w:tcPr>
            <w:tcW w:w="9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B90D337" w14:textId="54689500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20298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12 Mar 23.59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GMT</w:t>
            </w:r>
          </w:p>
        </w:tc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E03D4C5" w14:textId="72142F3A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14 Mar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068A11" w14:textId="2F5EE9F4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D3 agreed</w:t>
            </w:r>
          </w:p>
        </w:tc>
      </w:tr>
      <w:tr w:rsidR="007761D6" w:rsidRPr="00401776" w14:paraId="5A9E36BA" w14:textId="77777777" w:rsidTr="001819E0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C4B10F" w14:textId="743E91B0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6.3</w:t>
            </w:r>
          </w:p>
        </w:tc>
        <w:tc>
          <w:tcPr>
            <w:tcW w:w="14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7CAF0C" w14:textId="77777777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S5-212370</w:t>
            </w:r>
          </w:p>
          <w:p w14:paraId="7AC95F04" w14:textId="6D0E9831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(package with 2370/2371/2372)</w:t>
            </w:r>
          </w:p>
        </w:tc>
        <w:tc>
          <w:tcPr>
            <w:tcW w:w="1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4F231A" w14:textId="42A3F749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Rel-16 CR 28.532 Correct definitions for the File MnS (stage 2)</w:t>
            </w:r>
          </w:p>
        </w:tc>
        <w:tc>
          <w:tcPr>
            <w:tcW w:w="13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025FA7" w14:textId="7D748F23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Nokia, Nokia Shanghai Bell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B1C8740" w14:textId="3AC33ADE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CR</w:t>
            </w:r>
          </w:p>
        </w:tc>
        <w:tc>
          <w:tcPr>
            <w:tcW w:w="1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7D6636" w14:textId="004A5F0F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10 Mar</w:t>
            </w:r>
          </w:p>
        </w:tc>
        <w:tc>
          <w:tcPr>
            <w:tcW w:w="9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5C6F5CA" w14:textId="7DCA202C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20298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12 Mar 23.59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GMT</w:t>
            </w:r>
          </w:p>
        </w:tc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D02DDC" w14:textId="3926F75E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14 Mar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97C24D7" w14:textId="6C54B5E9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D2 agreed</w:t>
            </w:r>
          </w:p>
        </w:tc>
      </w:tr>
      <w:tr w:rsidR="007761D6" w:rsidRPr="00401776" w14:paraId="3C3A3C32" w14:textId="77777777" w:rsidTr="001819E0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662E76" w14:textId="356BA5D1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6.3</w:t>
            </w:r>
          </w:p>
        </w:tc>
        <w:tc>
          <w:tcPr>
            <w:tcW w:w="14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264618" w14:textId="1E464B65" w:rsidR="007761D6" w:rsidRPr="003422D1" w:rsidRDefault="007761D6" w:rsidP="007761D6">
            <w:pPr>
              <w:tabs>
                <w:tab w:val="left" w:pos="6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S5-212371</w:t>
            </w:r>
          </w:p>
          <w:p w14:paraId="0C112DC7" w14:textId="395BE8CD" w:rsidR="007761D6" w:rsidRPr="003422D1" w:rsidRDefault="007761D6" w:rsidP="007761D6">
            <w:pPr>
              <w:tabs>
                <w:tab w:val="left" w:pos="6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20298">
              <w:rPr>
                <w:rFonts w:ascii="Arial" w:hAnsi="Arial" w:cs="Arial"/>
                <w:sz w:val="18"/>
                <w:szCs w:val="18"/>
                <w:lang w:val="en-US" w:eastAsia="zh-CN"/>
              </w:rPr>
              <w:t>(package with 2370/2371/2372)</w:t>
            </w:r>
          </w:p>
        </w:tc>
        <w:tc>
          <w:tcPr>
            <w:tcW w:w="1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15D4A8" w14:textId="56AA68F2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Rel-16 CR 28.532 Correct definitions for the File MnS (REST SS)</w:t>
            </w:r>
          </w:p>
        </w:tc>
        <w:tc>
          <w:tcPr>
            <w:tcW w:w="13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8BEEB4" w14:textId="2185C0B3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Nokia, Nokia Shanghai Bell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D510F4F" w14:textId="6040A821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CR</w:t>
            </w:r>
          </w:p>
        </w:tc>
        <w:tc>
          <w:tcPr>
            <w:tcW w:w="1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9C53214" w14:textId="2005B61A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10 Mar</w:t>
            </w:r>
          </w:p>
        </w:tc>
        <w:tc>
          <w:tcPr>
            <w:tcW w:w="9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D1EF4B8" w14:textId="350472FB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20298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12 Mar 23.59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GMT</w:t>
            </w:r>
          </w:p>
        </w:tc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79F0D51" w14:textId="129E3DB1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14 Mar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BCE8110" w14:textId="5BB17CC6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D2 agreed</w:t>
            </w:r>
          </w:p>
        </w:tc>
      </w:tr>
      <w:tr w:rsidR="007761D6" w:rsidRPr="00401776" w14:paraId="1544EFEC" w14:textId="77777777" w:rsidTr="001819E0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242DE5" w14:textId="0C2595D7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6.3</w:t>
            </w:r>
          </w:p>
        </w:tc>
        <w:tc>
          <w:tcPr>
            <w:tcW w:w="14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B3F01F" w14:textId="77777777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S5-212372</w:t>
            </w:r>
          </w:p>
          <w:p w14:paraId="04017AF8" w14:textId="710FCCB2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20298">
              <w:rPr>
                <w:rFonts w:ascii="Arial" w:hAnsi="Arial" w:cs="Arial"/>
                <w:sz w:val="18"/>
                <w:szCs w:val="18"/>
                <w:lang w:val="en-US" w:eastAsia="zh-CN"/>
              </w:rPr>
              <w:t>(package with 2370/2371/2372)</w:t>
            </w:r>
          </w:p>
        </w:tc>
        <w:tc>
          <w:tcPr>
            <w:tcW w:w="1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D7283A" w14:textId="385BF582" w:rsidR="007761D6" w:rsidRPr="003422D1" w:rsidRDefault="007761D6" w:rsidP="007761D6">
            <w:pPr>
              <w:ind w:firstLine="284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Rel-16 CR 28.532 Correct definitions for the File MnS (OpenAPI definitions)</w:t>
            </w:r>
          </w:p>
        </w:tc>
        <w:tc>
          <w:tcPr>
            <w:tcW w:w="13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2F1263" w14:textId="25FE9578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Nokia, Nokia Shanghai Bell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CE12739" w14:textId="3EEF96E4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CR</w:t>
            </w:r>
          </w:p>
        </w:tc>
        <w:tc>
          <w:tcPr>
            <w:tcW w:w="1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AA8595" w14:textId="17642F3E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10 Mar</w:t>
            </w:r>
          </w:p>
        </w:tc>
        <w:tc>
          <w:tcPr>
            <w:tcW w:w="9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CD370BB" w14:textId="7055991E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20298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12 Mar 23.59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GMT</w:t>
            </w:r>
          </w:p>
        </w:tc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6989A57" w14:textId="51FD3BEB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14 Mar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765BE5D" w14:textId="7AF09304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D2 agreed</w:t>
            </w:r>
          </w:p>
        </w:tc>
      </w:tr>
      <w:tr w:rsidR="007761D6" w:rsidRPr="00401776" w14:paraId="551BC60F" w14:textId="77777777" w:rsidTr="001819E0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B4E736" w14:textId="76059D9E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6.3</w:t>
            </w:r>
          </w:p>
        </w:tc>
        <w:tc>
          <w:tcPr>
            <w:tcW w:w="14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16B81F" w14:textId="09C71758" w:rsidR="007761D6" w:rsidRPr="003422D1" w:rsidRDefault="007761D6" w:rsidP="007761D6">
            <w:pPr>
              <w:tabs>
                <w:tab w:val="left" w:pos="42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S5-212314</w:t>
            </w:r>
          </w:p>
        </w:tc>
        <w:tc>
          <w:tcPr>
            <w:tcW w:w="1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6178FB" w14:textId="77777777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Rel-16 CR 28.536 </w:t>
            </w:r>
            <w:bookmarkStart w:id="1" w:name="_Hlk66144492"/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Correct OpenAPI definition of the COSLA NRM </w:t>
            </w:r>
            <w:bookmarkEnd w:id="1"/>
          </w:p>
          <w:p w14:paraId="0DA224E7" w14:textId="1BF212C1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6E68C5" w14:textId="156C5271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Ericsson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6B5FF8B" w14:textId="69C048C4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CR</w:t>
            </w:r>
          </w:p>
        </w:tc>
        <w:tc>
          <w:tcPr>
            <w:tcW w:w="1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F195741" w14:textId="20BCDF61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 Mar</w:t>
            </w:r>
          </w:p>
        </w:tc>
        <w:tc>
          <w:tcPr>
            <w:tcW w:w="9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A3537B3" w14:textId="12C0FA07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20298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12 Mar 23.59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GMT</w:t>
            </w:r>
          </w:p>
        </w:tc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6A694C3" w14:textId="5ED7A879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14 Mar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FA5C24C" w14:textId="137C1857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D5 agreed</w:t>
            </w:r>
          </w:p>
        </w:tc>
      </w:tr>
      <w:tr w:rsidR="007761D6" w:rsidRPr="00401776" w14:paraId="57003B4A" w14:textId="77777777" w:rsidTr="001819E0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18A060" w14:textId="04FDB900" w:rsidR="007761D6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6.3</w:t>
            </w:r>
          </w:p>
        </w:tc>
        <w:tc>
          <w:tcPr>
            <w:tcW w:w="14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24D8641" w14:textId="77777777" w:rsidR="007761D6" w:rsidRDefault="007761D6" w:rsidP="007761D6">
            <w:pPr>
              <w:tabs>
                <w:tab w:val="left" w:pos="705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S5-212321</w:t>
            </w:r>
          </w:p>
          <w:p w14:paraId="29CD8780" w14:textId="1ED2906C" w:rsidR="007761D6" w:rsidRDefault="007761D6" w:rsidP="007761D6">
            <w:pPr>
              <w:tabs>
                <w:tab w:val="left" w:pos="705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(package with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2321/2323</w:t>
            </w: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F7A30E" w14:textId="77777777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“Mega CR”: Rel-16 28.541 OpenAPI CR</w:t>
            </w:r>
          </w:p>
          <w:p w14:paraId="0638B947" w14:textId="77777777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Note: if 2321 is agreed, 1341 will be withdrawn. Otherwise 1341 will be sent to SA#91. </w:t>
            </w:r>
          </w:p>
          <w:p w14:paraId="4CD40075" w14:textId="77777777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2262DD" w14:textId="492892B6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Nokia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E37BABC" w14:textId="10B47487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CR</w:t>
            </w:r>
          </w:p>
        </w:tc>
        <w:tc>
          <w:tcPr>
            <w:tcW w:w="1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03A147" w14:textId="09DB7FAF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11 Mar</w:t>
            </w:r>
          </w:p>
        </w:tc>
        <w:tc>
          <w:tcPr>
            <w:tcW w:w="9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54EF89B" w14:textId="35710FA6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20298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12 Mar 23.59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GMT</w:t>
            </w:r>
          </w:p>
        </w:tc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1A44E04" w14:textId="02E13937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14 Mar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751C506" w14:textId="155CAFAD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D2 agreed</w:t>
            </w:r>
          </w:p>
        </w:tc>
      </w:tr>
      <w:tr w:rsidR="007761D6" w:rsidRPr="00401776" w14:paraId="0B1883B6" w14:textId="77777777" w:rsidTr="001819E0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EF63FE" w14:textId="14AEE28F" w:rsidR="007761D6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6.3</w:t>
            </w:r>
          </w:p>
        </w:tc>
        <w:tc>
          <w:tcPr>
            <w:tcW w:w="14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160872F" w14:textId="77777777" w:rsidR="007761D6" w:rsidRDefault="007761D6" w:rsidP="007761D6">
            <w:pPr>
              <w:tabs>
                <w:tab w:val="left" w:pos="42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S5-212323</w:t>
            </w:r>
          </w:p>
          <w:p w14:paraId="00DBE683" w14:textId="0F2EE80D" w:rsidR="007761D6" w:rsidRDefault="007761D6" w:rsidP="007761D6">
            <w:pPr>
              <w:tabs>
                <w:tab w:val="left" w:pos="42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(package with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2321/2323</w:t>
            </w: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5C32A6" w14:textId="77777777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“Mega CR”: Rel-17 28.541 OpenAPI CR</w:t>
            </w:r>
          </w:p>
          <w:p w14:paraId="0806EFC4" w14:textId="77777777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Note: if 2323 is agreed, 1342 will be withdrawn. Otherwise 1342 will be sent to SA#91. </w:t>
            </w:r>
          </w:p>
          <w:p w14:paraId="0F26DDE6" w14:textId="77777777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1B7DC5" w14:textId="0D28F6D7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lastRenderedPageBreak/>
              <w:t>Nokia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6B4E344" w14:textId="75E7130A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CR</w:t>
            </w:r>
          </w:p>
        </w:tc>
        <w:tc>
          <w:tcPr>
            <w:tcW w:w="1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47F910E" w14:textId="70C5C6FF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11 Mar</w:t>
            </w:r>
          </w:p>
        </w:tc>
        <w:tc>
          <w:tcPr>
            <w:tcW w:w="9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CEC888B" w14:textId="2DC53270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20298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12 Mar 23.59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GMT</w:t>
            </w:r>
          </w:p>
        </w:tc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93F411F" w14:textId="44920ECE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14 Mar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AB20938" w14:textId="324EC6BC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D2 agreed</w:t>
            </w:r>
          </w:p>
        </w:tc>
      </w:tr>
      <w:tr w:rsidR="007761D6" w:rsidRPr="00401776" w14:paraId="389AFC51" w14:textId="77777777" w:rsidTr="001819E0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8192D7" w14:textId="14364C36" w:rsidR="007761D6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6.3</w:t>
            </w:r>
          </w:p>
        </w:tc>
        <w:tc>
          <w:tcPr>
            <w:tcW w:w="14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3EB2502" w14:textId="77925844" w:rsidR="007761D6" w:rsidRDefault="007761D6" w:rsidP="007761D6">
            <w:pPr>
              <w:tabs>
                <w:tab w:val="left" w:pos="42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S5-212322</w:t>
            </w:r>
          </w:p>
        </w:tc>
        <w:tc>
          <w:tcPr>
            <w:tcW w:w="1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511174" w14:textId="77777777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“Mega CR”: Rel-16 28.541 YANG CR</w:t>
            </w:r>
          </w:p>
          <w:p w14:paraId="1EF7B4F1" w14:textId="1DC73AFF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Note: if 2322 is agreed, 1352 will be withdrawn. Otherwise 1352 will be sent to SA#91</w:t>
            </w:r>
          </w:p>
        </w:tc>
        <w:tc>
          <w:tcPr>
            <w:tcW w:w="13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E534BB" w14:textId="7F2F0C98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Ericsson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7249FBC" w14:textId="0F5FEAAF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CR</w:t>
            </w:r>
          </w:p>
        </w:tc>
        <w:tc>
          <w:tcPr>
            <w:tcW w:w="1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310B2CF" w14:textId="135B0EE7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10 Mar</w:t>
            </w:r>
          </w:p>
        </w:tc>
        <w:tc>
          <w:tcPr>
            <w:tcW w:w="9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2A87BEE" w14:textId="2BE368EB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20298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12 Mar 23.59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GMT</w:t>
            </w:r>
          </w:p>
        </w:tc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4A70CF1" w14:textId="621A7B48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14 Mar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7A824DC" w14:textId="2CF851F3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D2 agreed</w:t>
            </w:r>
          </w:p>
        </w:tc>
      </w:tr>
      <w:tr w:rsidR="007761D6" w:rsidRPr="00401776" w14:paraId="046B47AB" w14:textId="77777777" w:rsidTr="001819E0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CE7496" w14:textId="0216794E" w:rsidR="007761D6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6.3</w:t>
            </w:r>
          </w:p>
        </w:tc>
        <w:tc>
          <w:tcPr>
            <w:tcW w:w="14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75B6B13" w14:textId="4B0319C1" w:rsidR="007761D6" w:rsidRDefault="007761D6" w:rsidP="007761D6">
            <w:pPr>
              <w:tabs>
                <w:tab w:val="left" w:pos="42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S5-212324</w:t>
            </w:r>
          </w:p>
        </w:tc>
        <w:tc>
          <w:tcPr>
            <w:tcW w:w="1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FFE8BD" w14:textId="77777777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“Mega CR”: Rel-17 28.541 YANG CR</w:t>
            </w:r>
          </w:p>
          <w:p w14:paraId="59275D71" w14:textId="574637AB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Note: if 2324 is agreed, 1353 will be withdrawn. Otherwise 1353 will be sent to SA#91. </w:t>
            </w:r>
          </w:p>
        </w:tc>
        <w:tc>
          <w:tcPr>
            <w:tcW w:w="13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3891F7" w14:textId="1430C7AE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Ericsson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344895F" w14:textId="6DBAFFAF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CR</w:t>
            </w:r>
          </w:p>
        </w:tc>
        <w:tc>
          <w:tcPr>
            <w:tcW w:w="1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756D6C9" w14:textId="4A810966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10 Mar</w:t>
            </w:r>
          </w:p>
        </w:tc>
        <w:tc>
          <w:tcPr>
            <w:tcW w:w="9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97A8542" w14:textId="0DE1BB41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20298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12 Mar 23.59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GMT</w:t>
            </w:r>
          </w:p>
        </w:tc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C56FD35" w14:textId="0EEE6664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14 Mar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03CB7FE" w14:textId="6ADAD0FC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D2 agreed</w:t>
            </w:r>
          </w:p>
        </w:tc>
      </w:tr>
      <w:tr w:rsidR="007761D6" w:rsidRPr="00401776" w14:paraId="44DB2D21" w14:textId="77777777" w:rsidTr="001819E0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A92E09" w14:textId="20E42903" w:rsidR="007761D6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6.3</w:t>
            </w:r>
          </w:p>
        </w:tc>
        <w:tc>
          <w:tcPr>
            <w:tcW w:w="14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F57CA9D" w14:textId="65F7539E" w:rsidR="007761D6" w:rsidRDefault="007761D6" w:rsidP="007761D6">
            <w:pPr>
              <w:tabs>
                <w:tab w:val="left" w:pos="42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S5-212376</w:t>
            </w:r>
          </w:p>
        </w:tc>
        <w:tc>
          <w:tcPr>
            <w:tcW w:w="1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04BD7A" w14:textId="68A37288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“Mega CR”: Rel-16 28.623 YANG CR</w:t>
            </w:r>
          </w:p>
        </w:tc>
        <w:tc>
          <w:tcPr>
            <w:tcW w:w="13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E5E65C" w14:textId="3EE87849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Ericsson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4C326C5" w14:textId="39EFD1B0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CR</w:t>
            </w:r>
          </w:p>
        </w:tc>
        <w:tc>
          <w:tcPr>
            <w:tcW w:w="1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DB33B1F" w14:textId="64CFBE0A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10 Mar</w:t>
            </w:r>
          </w:p>
        </w:tc>
        <w:tc>
          <w:tcPr>
            <w:tcW w:w="9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FEFC8CA" w14:textId="588D4C6F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20298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12 Mar 23.59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GMT</w:t>
            </w:r>
          </w:p>
        </w:tc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CF6AD86" w14:textId="2A207D2C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14 Mar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6BB3BD" w14:textId="3B6EC7A4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D2 agreed</w:t>
            </w:r>
          </w:p>
        </w:tc>
      </w:tr>
      <w:tr w:rsidR="007761D6" w:rsidRPr="00401776" w14:paraId="3C671C8F" w14:textId="77777777" w:rsidTr="001819E0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5F322B" w14:textId="3654C847" w:rsidR="007761D6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6.4.2</w:t>
            </w:r>
          </w:p>
        </w:tc>
        <w:tc>
          <w:tcPr>
            <w:tcW w:w="14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A02FA4" w14:textId="10BA7581" w:rsidR="007761D6" w:rsidRPr="003422D1" w:rsidRDefault="007761D6" w:rsidP="007761D6">
            <w:pPr>
              <w:tabs>
                <w:tab w:val="left" w:pos="645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S5-212373</w:t>
            </w:r>
          </w:p>
          <w:p w14:paraId="0A1453AC" w14:textId="718122CC" w:rsidR="007761D6" w:rsidRDefault="007761D6" w:rsidP="007761D6">
            <w:pPr>
              <w:tabs>
                <w:tab w:val="left" w:pos="645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(package with 2373/2374)</w:t>
            </w:r>
          </w:p>
        </w:tc>
        <w:tc>
          <w:tcPr>
            <w:tcW w:w="1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DA9BDD" w14:textId="114BF330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Updated WID Enhancement on Management Aspects of 5G Service-Level Agreement</w:t>
            </w:r>
          </w:p>
        </w:tc>
        <w:tc>
          <w:tcPr>
            <w:tcW w:w="13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9A57D6" w14:textId="1AADC0A8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Ericsson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D286B76" w14:textId="2E850F5F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WID</w:t>
            </w:r>
          </w:p>
        </w:tc>
        <w:tc>
          <w:tcPr>
            <w:tcW w:w="1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2AF429D" w14:textId="7AB20A97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10 Mar</w:t>
            </w:r>
          </w:p>
        </w:tc>
        <w:tc>
          <w:tcPr>
            <w:tcW w:w="9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89B7C70" w14:textId="6112B6DE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20298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12 Mar 23.59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GMT</w:t>
            </w:r>
          </w:p>
        </w:tc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01DB1D" w14:textId="29B0FC00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14 Mar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23F95EA" w14:textId="29A02D75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D1 agreed</w:t>
            </w:r>
          </w:p>
        </w:tc>
      </w:tr>
      <w:tr w:rsidR="007761D6" w:rsidRPr="00401776" w14:paraId="11887E35" w14:textId="77777777" w:rsidTr="001819E0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8A0F3C" w14:textId="5CB537B5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6.4.2</w:t>
            </w:r>
          </w:p>
        </w:tc>
        <w:tc>
          <w:tcPr>
            <w:tcW w:w="14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62E21F" w14:textId="77777777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S5-212374</w:t>
            </w:r>
          </w:p>
          <w:p w14:paraId="3C7725D9" w14:textId="05EEE77D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(package with 2373/2374)</w:t>
            </w:r>
          </w:p>
        </w:tc>
        <w:tc>
          <w:tcPr>
            <w:tcW w:w="1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F3C063" w14:textId="3F5DEB5D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Handling of slice input data</w:t>
            </w:r>
          </w:p>
        </w:tc>
        <w:tc>
          <w:tcPr>
            <w:tcW w:w="13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28658A" w14:textId="7E1E8B96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Ericsson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BCC353B" w14:textId="6851A673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CR</w:t>
            </w:r>
          </w:p>
        </w:tc>
        <w:tc>
          <w:tcPr>
            <w:tcW w:w="1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422C099" w14:textId="1DF088EC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10 Mar</w:t>
            </w:r>
          </w:p>
        </w:tc>
        <w:tc>
          <w:tcPr>
            <w:tcW w:w="9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4436ED8" w14:textId="28D5D161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20298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12 Mar 23.59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GMT</w:t>
            </w:r>
          </w:p>
        </w:tc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003654" w14:textId="14D2FABC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14 Mar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530F089" w14:textId="1CFBB491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D5 agreed</w:t>
            </w:r>
          </w:p>
        </w:tc>
      </w:tr>
      <w:tr w:rsidR="007761D6" w:rsidRPr="00401776" w14:paraId="157D37F5" w14:textId="77777777" w:rsidTr="001819E0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B0C78C" w14:textId="5CFE0F07" w:rsidR="007761D6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33298">
              <w:rPr>
                <w:rFonts w:ascii="Arial" w:hAnsi="Arial" w:cs="Arial"/>
                <w:sz w:val="18"/>
                <w:szCs w:val="18"/>
                <w:lang w:val="en-US" w:eastAsia="zh-CN"/>
              </w:rPr>
              <w:t>6.4.12</w:t>
            </w:r>
          </w:p>
        </w:tc>
        <w:tc>
          <w:tcPr>
            <w:tcW w:w="14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8E40447" w14:textId="5633EAB4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33298">
              <w:rPr>
                <w:rFonts w:ascii="Arial" w:hAnsi="Arial" w:cs="Arial"/>
                <w:sz w:val="18"/>
                <w:szCs w:val="18"/>
                <w:lang w:val="en-US" w:eastAsia="zh-CN"/>
              </w:rPr>
              <w:t>S5-212439</w:t>
            </w:r>
          </w:p>
        </w:tc>
        <w:tc>
          <w:tcPr>
            <w:tcW w:w="1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84D708" w14:textId="20BFD096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33298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DraftCR for </w:t>
            </w:r>
            <w:proofErr w:type="spellStart"/>
            <w:r w:rsidRPr="00833298">
              <w:rPr>
                <w:rFonts w:ascii="Arial" w:hAnsi="Arial" w:cs="Arial"/>
                <w:sz w:val="18"/>
                <w:szCs w:val="18"/>
                <w:lang w:val="en-US" w:eastAsia="zh-CN"/>
              </w:rPr>
              <w:t>eCOSLA</w:t>
            </w:r>
            <w:proofErr w:type="spellEnd"/>
            <w:r w:rsidRPr="00833298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- TS 28.535</w:t>
            </w:r>
          </w:p>
        </w:tc>
        <w:tc>
          <w:tcPr>
            <w:tcW w:w="13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3A3EEF" w14:textId="79B1D21F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33298">
              <w:rPr>
                <w:rFonts w:ascii="Arial" w:hAnsi="Arial" w:cs="Arial"/>
                <w:sz w:val="18"/>
                <w:szCs w:val="18"/>
                <w:lang w:val="en-US" w:eastAsia="zh-CN"/>
              </w:rPr>
              <w:t>Ericsson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A8D4425" w14:textId="0870924D" w:rsidR="007761D6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33298">
              <w:rPr>
                <w:rFonts w:ascii="Arial" w:hAnsi="Arial" w:cs="Arial"/>
                <w:sz w:val="18"/>
                <w:szCs w:val="18"/>
                <w:lang w:val="en-US" w:eastAsia="zh-CN"/>
              </w:rPr>
              <w:t>DraftCR</w:t>
            </w:r>
          </w:p>
        </w:tc>
        <w:tc>
          <w:tcPr>
            <w:tcW w:w="1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87C19CD" w14:textId="3BE2E645" w:rsidR="007761D6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 Mar</w:t>
            </w:r>
          </w:p>
        </w:tc>
        <w:tc>
          <w:tcPr>
            <w:tcW w:w="9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BF6CFEC" w14:textId="6D7914D1" w:rsidR="007761D6" w:rsidRPr="00520298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20298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12 Mar 23.59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GMT</w:t>
            </w:r>
          </w:p>
        </w:tc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69373B7" w14:textId="43E825B8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13 Mar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1CB0B4B" w14:textId="3BFBD451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7761D6" w:rsidRPr="00401776" w14:paraId="6C637A53" w14:textId="77777777" w:rsidTr="001819E0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AA2D97" w14:textId="482E8FDD" w:rsidR="007761D6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33298">
              <w:rPr>
                <w:rFonts w:ascii="Arial" w:hAnsi="Arial" w:cs="Arial"/>
                <w:sz w:val="18"/>
                <w:szCs w:val="18"/>
                <w:lang w:val="en-US" w:eastAsia="zh-CN"/>
              </w:rPr>
              <w:t>6.4.5</w:t>
            </w:r>
          </w:p>
        </w:tc>
        <w:tc>
          <w:tcPr>
            <w:tcW w:w="14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A39DF9" w14:textId="5E27E651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33298">
              <w:rPr>
                <w:rFonts w:ascii="Arial" w:hAnsi="Arial" w:cs="Arial"/>
                <w:sz w:val="18"/>
                <w:szCs w:val="18"/>
                <w:lang w:val="en-US" w:eastAsia="zh-CN"/>
              </w:rPr>
              <w:t>S5-212440</w:t>
            </w:r>
          </w:p>
        </w:tc>
        <w:tc>
          <w:tcPr>
            <w:tcW w:w="1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F02210" w14:textId="3BBB91A2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33298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DraftCR for </w:t>
            </w:r>
            <w:proofErr w:type="spellStart"/>
            <w:r w:rsidRPr="00833298">
              <w:rPr>
                <w:rFonts w:ascii="Arial" w:hAnsi="Arial" w:cs="Arial"/>
                <w:sz w:val="18"/>
                <w:szCs w:val="18"/>
                <w:lang w:val="en-US" w:eastAsia="zh-CN"/>
              </w:rPr>
              <w:t>eQoE</w:t>
            </w:r>
            <w:proofErr w:type="spellEnd"/>
            <w:r w:rsidRPr="00833298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- TS 28.405</w:t>
            </w:r>
          </w:p>
        </w:tc>
        <w:tc>
          <w:tcPr>
            <w:tcW w:w="13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579A07" w14:textId="25CED662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33298">
              <w:rPr>
                <w:rFonts w:ascii="Arial" w:hAnsi="Arial" w:cs="Arial"/>
                <w:sz w:val="18"/>
                <w:szCs w:val="18"/>
                <w:lang w:val="en-US" w:eastAsia="zh-CN"/>
              </w:rPr>
              <w:t>Ericsson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7BCCCB1" w14:textId="36D350B1" w:rsidR="007761D6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33298">
              <w:rPr>
                <w:rFonts w:ascii="Arial" w:hAnsi="Arial" w:cs="Arial"/>
                <w:sz w:val="18"/>
                <w:szCs w:val="18"/>
                <w:lang w:val="en-US" w:eastAsia="zh-CN"/>
              </w:rPr>
              <w:t>DraftCR</w:t>
            </w:r>
          </w:p>
        </w:tc>
        <w:tc>
          <w:tcPr>
            <w:tcW w:w="1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1058D73" w14:textId="1414F8E8" w:rsidR="007761D6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 Mar</w:t>
            </w:r>
          </w:p>
        </w:tc>
        <w:tc>
          <w:tcPr>
            <w:tcW w:w="9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D1044E0" w14:textId="74835D50" w:rsidR="007761D6" w:rsidRPr="00520298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20298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12 Mar 23.59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GMT</w:t>
            </w:r>
          </w:p>
        </w:tc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42F25E2" w14:textId="710BB22A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13 Mar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FCD2725" w14:textId="68BED7F0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7761D6" w:rsidRPr="00401776" w14:paraId="3E079D2F" w14:textId="77777777" w:rsidTr="001819E0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58B1B9" w14:textId="3D51EE59" w:rsidR="007761D6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33298">
              <w:rPr>
                <w:rFonts w:ascii="Arial" w:hAnsi="Arial" w:cs="Arial"/>
                <w:sz w:val="18"/>
                <w:szCs w:val="18"/>
                <w:lang w:val="en-US" w:eastAsia="zh-CN"/>
              </w:rPr>
              <w:t>6.4.8</w:t>
            </w:r>
          </w:p>
        </w:tc>
        <w:tc>
          <w:tcPr>
            <w:tcW w:w="14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A6CB84" w14:textId="0B0341F9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33298">
              <w:rPr>
                <w:rFonts w:ascii="Arial" w:hAnsi="Arial" w:cs="Arial"/>
                <w:sz w:val="18"/>
                <w:szCs w:val="18"/>
                <w:lang w:val="en-US" w:eastAsia="zh-CN"/>
              </w:rPr>
              <w:t>S5-212441</w:t>
            </w:r>
          </w:p>
        </w:tc>
        <w:tc>
          <w:tcPr>
            <w:tcW w:w="1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DA6177" w14:textId="1706B52B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33298">
              <w:rPr>
                <w:rFonts w:ascii="Arial" w:hAnsi="Arial" w:cs="Arial"/>
                <w:sz w:val="18"/>
                <w:szCs w:val="18"/>
                <w:lang w:val="en-US" w:eastAsia="zh-CN"/>
              </w:rPr>
              <w:t>DraftCR for MADCOL TS 28.537</w:t>
            </w:r>
          </w:p>
        </w:tc>
        <w:tc>
          <w:tcPr>
            <w:tcW w:w="13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D9FC40" w14:textId="7760DF93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33298">
              <w:rPr>
                <w:rFonts w:ascii="Arial" w:hAnsi="Arial" w:cs="Arial"/>
                <w:sz w:val="18"/>
                <w:szCs w:val="18"/>
                <w:lang w:val="en-US" w:eastAsia="zh-CN"/>
              </w:rPr>
              <w:t>Nokia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2AF2447" w14:textId="63CB5E9B" w:rsidR="007761D6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33298">
              <w:rPr>
                <w:rFonts w:ascii="Arial" w:hAnsi="Arial" w:cs="Arial"/>
                <w:sz w:val="18"/>
                <w:szCs w:val="18"/>
                <w:lang w:val="en-US" w:eastAsia="zh-CN"/>
              </w:rPr>
              <w:t>DraftCR</w:t>
            </w:r>
          </w:p>
        </w:tc>
        <w:tc>
          <w:tcPr>
            <w:tcW w:w="1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0F898B" w14:textId="25AA9803" w:rsidR="007761D6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10 Mar</w:t>
            </w:r>
          </w:p>
        </w:tc>
        <w:tc>
          <w:tcPr>
            <w:tcW w:w="9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31C537F" w14:textId="5037F056" w:rsidR="007761D6" w:rsidRPr="00520298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20298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12 Mar 23.59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GMT</w:t>
            </w:r>
          </w:p>
        </w:tc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0BBD2E0" w14:textId="5737215A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13 Mar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095CDDD" w14:textId="79074B37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7761D6" w:rsidRPr="00401776" w14:paraId="79CC8BB4" w14:textId="77777777" w:rsidTr="001819E0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039D9E" w14:textId="77777777" w:rsidR="007761D6" w:rsidRPr="000C646D" w:rsidRDefault="007761D6" w:rsidP="007761D6">
            <w:pPr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C28658" w14:textId="77777777" w:rsidR="007761D6" w:rsidRPr="0006349A" w:rsidRDefault="007761D6" w:rsidP="007761D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A8D6E7" w14:textId="693333D6" w:rsidR="007761D6" w:rsidRPr="003422D1" w:rsidRDefault="007761D6" w:rsidP="007761D6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13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493C33" w14:textId="21F20691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5658ECB" w14:textId="77777777" w:rsidR="007761D6" w:rsidRPr="003422D1" w:rsidRDefault="007761D6" w:rsidP="007761D6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423C9D3" w14:textId="77777777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9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0299D0" w14:textId="77777777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D3AB90" w14:textId="77777777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5697579" w14:textId="77777777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</w:p>
        </w:tc>
      </w:tr>
      <w:tr w:rsidR="007761D6" w:rsidRPr="00401776" w14:paraId="340174B6" w14:textId="77777777" w:rsidTr="001819E0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F3BBAD" w14:textId="14D61BD9" w:rsidR="007761D6" w:rsidRPr="000C646D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7.5.1</w:t>
            </w:r>
          </w:p>
        </w:tc>
        <w:tc>
          <w:tcPr>
            <w:tcW w:w="14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73B17F" w14:textId="66DABEAF" w:rsidR="007761D6" w:rsidRPr="000C646D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S5-212465</w:t>
            </w:r>
          </w:p>
        </w:tc>
        <w:tc>
          <w:tcPr>
            <w:tcW w:w="1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6CF9D9" w14:textId="461F1981" w:rsidR="007761D6" w:rsidRPr="000C646D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Latest draft TR 28.815</w:t>
            </w:r>
          </w:p>
        </w:tc>
        <w:tc>
          <w:tcPr>
            <w:tcW w:w="13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B9FA2E" w14:textId="17BC3CF2" w:rsidR="007761D6" w:rsidRPr="000C646D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Intel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8BFBCC2" w14:textId="278D1DB7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Draft TR</w:t>
            </w:r>
          </w:p>
        </w:tc>
        <w:tc>
          <w:tcPr>
            <w:tcW w:w="1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EB936AA" w14:textId="738CA277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3422D1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9 Mar</w:t>
            </w:r>
          </w:p>
        </w:tc>
        <w:tc>
          <w:tcPr>
            <w:tcW w:w="9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2730FF2" w14:textId="5EF1404A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12 Mar 23.59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GMT</w:t>
            </w:r>
          </w:p>
        </w:tc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250BAE8" w14:textId="77777777" w:rsidR="007761D6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133777E1" w14:textId="3E1F20C3" w:rsidR="007761D6" w:rsidRPr="0006349A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13 Mar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1FEB8B9" w14:textId="4B38A172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7761D6" w:rsidRPr="00401776" w14:paraId="0F96A144" w14:textId="77777777" w:rsidTr="001819E0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F6AE60" w14:textId="3222572F" w:rsidR="007761D6" w:rsidRPr="000C646D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7.5.2</w:t>
            </w:r>
          </w:p>
        </w:tc>
        <w:tc>
          <w:tcPr>
            <w:tcW w:w="14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8C58DD" w14:textId="773BFF17" w:rsidR="007761D6" w:rsidRPr="000C646D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S5-212468</w:t>
            </w:r>
          </w:p>
        </w:tc>
        <w:tc>
          <w:tcPr>
            <w:tcW w:w="1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39F4C5" w14:textId="058724C7" w:rsidR="007761D6" w:rsidRPr="000C646D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Latest draft TR 28.816</w:t>
            </w:r>
          </w:p>
        </w:tc>
        <w:tc>
          <w:tcPr>
            <w:tcW w:w="13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700548" w14:textId="2B7ADA18" w:rsidR="007761D6" w:rsidRPr="000C646D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Huawei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0875B38" w14:textId="4F6DC6D4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Draft TR</w:t>
            </w:r>
          </w:p>
        </w:tc>
        <w:tc>
          <w:tcPr>
            <w:tcW w:w="1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3C358CC" w14:textId="77D7EA76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3422D1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9 Mar</w:t>
            </w:r>
          </w:p>
        </w:tc>
        <w:tc>
          <w:tcPr>
            <w:tcW w:w="9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83261B4" w14:textId="6ABDFD01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12 Mar 23.59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GMT</w:t>
            </w:r>
          </w:p>
        </w:tc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6966CA0" w14:textId="77777777" w:rsidR="007761D6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5FDAF6D4" w14:textId="63D22AA3" w:rsidR="007761D6" w:rsidRPr="0006349A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13 Mar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E3C04F2" w14:textId="10BA9A5E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7761D6" w:rsidRPr="00401776" w14:paraId="47E9E135" w14:textId="77777777" w:rsidTr="001819E0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A68A6F" w14:textId="2C9AA2D6" w:rsidR="007761D6" w:rsidRPr="000C646D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7.5.3</w:t>
            </w:r>
          </w:p>
        </w:tc>
        <w:tc>
          <w:tcPr>
            <w:tcW w:w="14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19B3E4" w14:textId="5C5056FC" w:rsidR="007761D6" w:rsidRPr="000C646D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S5-212474</w:t>
            </w:r>
          </w:p>
        </w:tc>
        <w:tc>
          <w:tcPr>
            <w:tcW w:w="1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171D6C" w14:textId="3100C652" w:rsidR="007761D6" w:rsidRPr="000C646D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Latest draft TR 32.846</w:t>
            </w:r>
          </w:p>
        </w:tc>
        <w:tc>
          <w:tcPr>
            <w:tcW w:w="13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D0B225" w14:textId="230D9DD1" w:rsidR="007761D6" w:rsidRPr="000C646D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CATT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8582DDE" w14:textId="41719ED6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Draft TR</w:t>
            </w:r>
          </w:p>
        </w:tc>
        <w:tc>
          <w:tcPr>
            <w:tcW w:w="1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9E46EA5" w14:textId="314AB498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3422D1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9 Mar</w:t>
            </w:r>
          </w:p>
        </w:tc>
        <w:tc>
          <w:tcPr>
            <w:tcW w:w="9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B759758" w14:textId="33C2160E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12 Mar 23.59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GMT</w:t>
            </w:r>
          </w:p>
        </w:tc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1C0B1E2" w14:textId="77777777" w:rsidR="007761D6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593BD7EB" w14:textId="38750B9C" w:rsidR="007761D6" w:rsidRPr="0006349A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13 Mar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7D7411D" w14:textId="7D4B37B6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d2 Approved</w:t>
            </w:r>
          </w:p>
        </w:tc>
      </w:tr>
      <w:tr w:rsidR="007761D6" w:rsidRPr="00401776" w14:paraId="7E8EDE2B" w14:textId="77777777" w:rsidTr="001819E0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D3942C" w14:textId="05C50CFD" w:rsidR="007761D6" w:rsidRPr="000C646D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7.5.4</w:t>
            </w:r>
          </w:p>
        </w:tc>
        <w:tc>
          <w:tcPr>
            <w:tcW w:w="14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E83ED0" w14:textId="2C9D1DEF" w:rsidR="007761D6" w:rsidRPr="000C646D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S5-212473</w:t>
            </w:r>
          </w:p>
        </w:tc>
        <w:tc>
          <w:tcPr>
            <w:tcW w:w="1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BEA1CF" w14:textId="72A49C0F" w:rsidR="007761D6" w:rsidRPr="000C646D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Latest draft TR 28.822</w:t>
            </w:r>
          </w:p>
        </w:tc>
        <w:tc>
          <w:tcPr>
            <w:tcW w:w="13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523992" w14:textId="5C6C1F42" w:rsidR="007761D6" w:rsidRPr="000C646D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Huawei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D7778CC" w14:textId="3EE76031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Draft TR</w:t>
            </w:r>
          </w:p>
        </w:tc>
        <w:tc>
          <w:tcPr>
            <w:tcW w:w="1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B61ED05" w14:textId="19FEEB49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3422D1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9 Mar</w:t>
            </w:r>
          </w:p>
        </w:tc>
        <w:tc>
          <w:tcPr>
            <w:tcW w:w="9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6CEBA86" w14:textId="7BE14BA9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12 Mar 23.59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GMT</w:t>
            </w:r>
          </w:p>
        </w:tc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9A52B5E" w14:textId="77777777" w:rsidR="007761D6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53D67B1F" w14:textId="607D7E80" w:rsidR="007761D6" w:rsidRPr="0006349A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13 Mar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3E494C" w14:textId="496AEE09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7761D6" w:rsidRPr="00401776" w14:paraId="1945B926" w14:textId="77777777" w:rsidTr="001819E0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EE1799" w14:textId="3003EF40" w:rsidR="007761D6" w:rsidRPr="000C646D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7.5.5</w:t>
            </w:r>
          </w:p>
        </w:tc>
        <w:tc>
          <w:tcPr>
            <w:tcW w:w="14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0C2BB6" w14:textId="7C5BF20A" w:rsidR="007761D6" w:rsidRPr="000C646D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S5-211479</w:t>
            </w:r>
          </w:p>
        </w:tc>
        <w:tc>
          <w:tcPr>
            <w:tcW w:w="1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F5CADF" w14:textId="2FB2989E" w:rsidR="007761D6" w:rsidRPr="000C646D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Latest draft TR 32.847</w:t>
            </w:r>
          </w:p>
        </w:tc>
        <w:tc>
          <w:tcPr>
            <w:tcW w:w="13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749A1D" w14:textId="3AF819FE" w:rsidR="007761D6" w:rsidRPr="000C646D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Matrixx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F4920DA" w14:textId="4D621995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Draft TR</w:t>
            </w:r>
          </w:p>
        </w:tc>
        <w:tc>
          <w:tcPr>
            <w:tcW w:w="1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37E2EA1" w14:textId="3F4E9D12" w:rsidR="007761D6" w:rsidRPr="0055000D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  <w:lang w:val="en-US" w:eastAsia="en-GB"/>
              </w:rPr>
            </w:pPr>
            <w:r w:rsidRPr="0055000D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8 Mar</w:t>
            </w:r>
          </w:p>
        </w:tc>
        <w:tc>
          <w:tcPr>
            <w:tcW w:w="9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ACF8B63" w14:textId="328E4CD2" w:rsidR="007761D6" w:rsidRPr="0055000D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5000D">
              <w:rPr>
                <w:rFonts w:ascii="Arial" w:hAnsi="Arial" w:cs="Arial"/>
                <w:sz w:val="18"/>
                <w:szCs w:val="18"/>
                <w:lang w:val="en-US" w:eastAsia="zh-CN"/>
              </w:rPr>
              <w:t>12 Mar 23.59 GMT</w:t>
            </w:r>
          </w:p>
        </w:tc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63A9A93" w14:textId="77777777" w:rsidR="007761D6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372337F2" w14:textId="3148C1EF" w:rsidR="007761D6" w:rsidRPr="0006349A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13 Mar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D2616CE" w14:textId="4F44C112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 xml:space="preserve">     d1 Approved</w:t>
            </w:r>
          </w:p>
        </w:tc>
      </w:tr>
      <w:tr w:rsidR="007761D6" w:rsidRPr="00401776" w14:paraId="3F3FD177" w14:textId="77777777" w:rsidTr="001819E0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4D8487" w14:textId="6D615A47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7.5.5</w:t>
            </w:r>
          </w:p>
        </w:tc>
        <w:tc>
          <w:tcPr>
            <w:tcW w:w="14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87FA71" w14:textId="77777777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hyperlink r:id="rId13" w:history="1">
              <w:r w:rsidRPr="003422D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S5-212377</w:t>
              </w:r>
            </w:hyperlink>
          </w:p>
          <w:p w14:paraId="7FE22A4C" w14:textId="7F6470A9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(revision of S5-212124)</w:t>
            </w:r>
          </w:p>
        </w:tc>
        <w:tc>
          <w:tcPr>
            <w:tcW w:w="1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7D9E2C" w14:textId="6EB95D6A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Rel-17 pCR TR 32.847 - add new solution for Key Issue #1 based on new charging service</w:t>
            </w:r>
          </w:p>
        </w:tc>
        <w:tc>
          <w:tcPr>
            <w:tcW w:w="13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29BB80" w14:textId="5841AC4F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</w:rPr>
              <w:t>Matrixx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40AFC37" w14:textId="152ABBA6" w:rsidR="007761D6" w:rsidRPr="000C646D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0C646D">
              <w:rPr>
                <w:rFonts w:ascii="Arial" w:hAnsi="Arial" w:cs="Arial"/>
                <w:sz w:val="18"/>
                <w:szCs w:val="18"/>
                <w:lang w:val="en-US" w:eastAsia="zh-CN"/>
              </w:rPr>
              <w:t>pCR</w:t>
            </w:r>
          </w:p>
        </w:tc>
        <w:tc>
          <w:tcPr>
            <w:tcW w:w="1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47A6DDF" w14:textId="4D7C5FEA" w:rsidR="007761D6" w:rsidRPr="0055000D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  <w:lang w:val="en-US" w:eastAsia="en-GB"/>
              </w:rPr>
            </w:pPr>
            <w:r w:rsidRPr="0055000D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10 Mar</w:t>
            </w:r>
          </w:p>
        </w:tc>
        <w:tc>
          <w:tcPr>
            <w:tcW w:w="9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7D5DE13" w14:textId="7F7878D3" w:rsidR="007761D6" w:rsidRPr="0055000D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5000D">
              <w:rPr>
                <w:rFonts w:ascii="Arial" w:hAnsi="Arial" w:cs="Arial"/>
                <w:sz w:val="18"/>
                <w:szCs w:val="18"/>
                <w:lang w:val="en-US" w:eastAsia="zh-CN"/>
              </w:rPr>
              <w:t>11 Mar 23.59 GMT</w:t>
            </w:r>
          </w:p>
        </w:tc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4F17B28" w14:textId="77777777" w:rsidR="007761D6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42B5657B" w14:textId="5F0E8592" w:rsidR="007761D6" w:rsidRPr="0006349A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12 Mar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402ECB6" w14:textId="0352927A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d2 Not Approved</w:t>
            </w:r>
          </w:p>
        </w:tc>
      </w:tr>
      <w:tr w:rsidR="007761D6" w:rsidRPr="00401776" w14:paraId="22F2079E" w14:textId="77777777" w:rsidTr="001819E0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0624D3" w14:textId="6613E243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7.3</w:t>
            </w:r>
          </w:p>
        </w:tc>
        <w:tc>
          <w:tcPr>
            <w:tcW w:w="14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BF8393" w14:textId="5B0E5C20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S5-212502</w:t>
            </w:r>
          </w:p>
        </w:tc>
        <w:tc>
          <w:tcPr>
            <w:tcW w:w="1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277ED6" w14:textId="50F128EA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Rel-16 CR 32.291 Update OpenAPI version  </w:t>
            </w:r>
          </w:p>
        </w:tc>
        <w:tc>
          <w:tcPr>
            <w:tcW w:w="13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39A8D1" w14:textId="4EBB8B6C" w:rsidR="007761D6" w:rsidRPr="003422D1" w:rsidRDefault="007761D6" w:rsidP="007761D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>Huawei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80E21EF" w14:textId="477C448B" w:rsidR="007761D6" w:rsidRPr="000C646D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0C646D">
              <w:rPr>
                <w:rFonts w:ascii="Arial" w:hAnsi="Arial" w:cs="Arial"/>
                <w:sz w:val="18"/>
                <w:szCs w:val="18"/>
                <w:lang w:val="en-US" w:eastAsia="zh-CN"/>
              </w:rPr>
              <w:t>CR</w:t>
            </w:r>
          </w:p>
        </w:tc>
        <w:tc>
          <w:tcPr>
            <w:tcW w:w="1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13896A7" w14:textId="2B368319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  <w:lang w:val="en-US" w:eastAsia="en-GB"/>
              </w:rPr>
            </w:pPr>
            <w:r w:rsidRPr="0006349A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9 Mar</w:t>
            </w:r>
          </w:p>
        </w:tc>
        <w:tc>
          <w:tcPr>
            <w:tcW w:w="9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2F873CA" w14:textId="27502961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3422D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12 Mar 23.59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GMT</w:t>
            </w:r>
          </w:p>
        </w:tc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B271C49" w14:textId="77777777" w:rsidR="007761D6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307ECE3F" w14:textId="36750C17" w:rsidR="007761D6" w:rsidRPr="0006349A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13 Mar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D54912" w14:textId="77777777" w:rsidR="007761D6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 xml:space="preserve">d1 Agreed  </w:t>
            </w:r>
          </w:p>
          <w:p w14:paraId="0BBB13C4" w14:textId="77777777" w:rsidR="007761D6" w:rsidRPr="003422D1" w:rsidRDefault="007761D6" w:rsidP="007761D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</w:tbl>
    <w:p w14:paraId="009E074B" w14:textId="77777777" w:rsidR="00E02397" w:rsidRDefault="00E02397" w:rsidP="00973E05"/>
    <w:sectPr w:rsidR="00E02397" w:rsidSect="00E220C1">
      <w:footerReference w:type="default" r:id="rId14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7A3A50" w14:textId="77777777" w:rsidR="00EB636A" w:rsidRDefault="00EB636A">
      <w:r>
        <w:separator/>
      </w:r>
    </w:p>
  </w:endnote>
  <w:endnote w:type="continuationSeparator" w:id="0">
    <w:p w14:paraId="7D88B7A5" w14:textId="77777777" w:rsidR="00EB636A" w:rsidRDefault="00EB6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66E796" w14:textId="77777777" w:rsidR="00761442" w:rsidRDefault="00761442" w:rsidP="005619D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F21E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F21EF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A450CA" w14:textId="77777777" w:rsidR="00EB636A" w:rsidRDefault="00EB636A">
      <w:r>
        <w:separator/>
      </w:r>
    </w:p>
  </w:footnote>
  <w:footnote w:type="continuationSeparator" w:id="0">
    <w:p w14:paraId="7C927BBC" w14:textId="77777777" w:rsidR="00EB636A" w:rsidRDefault="00EB63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92701AD"/>
    <w:multiLevelType w:val="hybridMultilevel"/>
    <w:tmpl w:val="96D88242"/>
    <w:lvl w:ilvl="0" w:tplc="B8DA2F00">
      <w:start w:val="2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5C149F5"/>
    <w:multiLevelType w:val="hybridMultilevel"/>
    <w:tmpl w:val="3A485EF2"/>
    <w:lvl w:ilvl="0" w:tplc="0D1E9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25"/>
  </w:num>
  <w:num w:numId="9">
    <w:abstractNumId w:val="19"/>
  </w:num>
  <w:num w:numId="10">
    <w:abstractNumId w:val="22"/>
  </w:num>
  <w:num w:numId="11">
    <w:abstractNumId w:val="12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1"/>
  </w:num>
  <w:num w:numId="22">
    <w:abstractNumId w:val="17"/>
  </w:num>
  <w:num w:numId="23">
    <w:abstractNumId w:val="20"/>
  </w:num>
  <w:num w:numId="24">
    <w:abstractNumId w:val="16"/>
  </w:num>
  <w:num w:numId="25">
    <w:abstractNumId w:val="24"/>
  </w:num>
  <w:num w:numId="26">
    <w:abstractNumId w:val="13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614"/>
    <w:rsid w:val="00000634"/>
    <w:rsid w:val="00001579"/>
    <w:rsid w:val="00001BF1"/>
    <w:rsid w:val="000025CC"/>
    <w:rsid w:val="000038E0"/>
    <w:rsid w:val="00004389"/>
    <w:rsid w:val="000044FB"/>
    <w:rsid w:val="0000467E"/>
    <w:rsid w:val="00004E50"/>
    <w:rsid w:val="0000537E"/>
    <w:rsid w:val="00005422"/>
    <w:rsid w:val="0000562D"/>
    <w:rsid w:val="000056EA"/>
    <w:rsid w:val="00007B22"/>
    <w:rsid w:val="00010047"/>
    <w:rsid w:val="000112D0"/>
    <w:rsid w:val="00011813"/>
    <w:rsid w:val="0001203B"/>
    <w:rsid w:val="00012497"/>
    <w:rsid w:val="000124CB"/>
    <w:rsid w:val="000128BE"/>
    <w:rsid w:val="000138FB"/>
    <w:rsid w:val="000139E7"/>
    <w:rsid w:val="000139E8"/>
    <w:rsid w:val="00014A3E"/>
    <w:rsid w:val="00014E75"/>
    <w:rsid w:val="00014EF2"/>
    <w:rsid w:val="00016F29"/>
    <w:rsid w:val="00017156"/>
    <w:rsid w:val="00017898"/>
    <w:rsid w:val="00017F00"/>
    <w:rsid w:val="000204DB"/>
    <w:rsid w:val="000215CC"/>
    <w:rsid w:val="00021DB3"/>
    <w:rsid w:val="00021DDC"/>
    <w:rsid w:val="00023FAF"/>
    <w:rsid w:val="000243BB"/>
    <w:rsid w:val="00024A85"/>
    <w:rsid w:val="00024B2F"/>
    <w:rsid w:val="00024C13"/>
    <w:rsid w:val="00025770"/>
    <w:rsid w:val="0002577E"/>
    <w:rsid w:val="00025A1E"/>
    <w:rsid w:val="000315AC"/>
    <w:rsid w:val="000315CD"/>
    <w:rsid w:val="00031768"/>
    <w:rsid w:val="000326C1"/>
    <w:rsid w:val="00032FDE"/>
    <w:rsid w:val="00033C15"/>
    <w:rsid w:val="00033C1A"/>
    <w:rsid w:val="00034778"/>
    <w:rsid w:val="00034A51"/>
    <w:rsid w:val="00035239"/>
    <w:rsid w:val="000354A8"/>
    <w:rsid w:val="00036213"/>
    <w:rsid w:val="0003726C"/>
    <w:rsid w:val="0003778B"/>
    <w:rsid w:val="000377DB"/>
    <w:rsid w:val="0004189C"/>
    <w:rsid w:val="000432C6"/>
    <w:rsid w:val="000437B5"/>
    <w:rsid w:val="00043831"/>
    <w:rsid w:val="00043844"/>
    <w:rsid w:val="00043AC4"/>
    <w:rsid w:val="00043BD6"/>
    <w:rsid w:val="00044719"/>
    <w:rsid w:val="00045237"/>
    <w:rsid w:val="000469A6"/>
    <w:rsid w:val="00047349"/>
    <w:rsid w:val="000475DA"/>
    <w:rsid w:val="000477F0"/>
    <w:rsid w:val="000501E4"/>
    <w:rsid w:val="0005034F"/>
    <w:rsid w:val="0005044A"/>
    <w:rsid w:val="00051258"/>
    <w:rsid w:val="00051488"/>
    <w:rsid w:val="0005205E"/>
    <w:rsid w:val="00052679"/>
    <w:rsid w:val="00052CD3"/>
    <w:rsid w:val="00052D18"/>
    <w:rsid w:val="00056585"/>
    <w:rsid w:val="00057329"/>
    <w:rsid w:val="00057DBE"/>
    <w:rsid w:val="000608F8"/>
    <w:rsid w:val="000612EC"/>
    <w:rsid w:val="0006161B"/>
    <w:rsid w:val="00061A7E"/>
    <w:rsid w:val="00062DA6"/>
    <w:rsid w:val="0006349A"/>
    <w:rsid w:val="00063C76"/>
    <w:rsid w:val="000649F6"/>
    <w:rsid w:val="00065085"/>
    <w:rsid w:val="00065C97"/>
    <w:rsid w:val="00066598"/>
    <w:rsid w:val="00066631"/>
    <w:rsid w:val="00066677"/>
    <w:rsid w:val="000667FD"/>
    <w:rsid w:val="00067D41"/>
    <w:rsid w:val="00070179"/>
    <w:rsid w:val="00070EAF"/>
    <w:rsid w:val="00071B1B"/>
    <w:rsid w:val="00071C81"/>
    <w:rsid w:val="00073A7B"/>
    <w:rsid w:val="00073B42"/>
    <w:rsid w:val="00073EDA"/>
    <w:rsid w:val="00073F17"/>
    <w:rsid w:val="00073F3A"/>
    <w:rsid w:val="00073FB0"/>
    <w:rsid w:val="00074141"/>
    <w:rsid w:val="0007425F"/>
    <w:rsid w:val="00074BF2"/>
    <w:rsid w:val="00075862"/>
    <w:rsid w:val="000761FE"/>
    <w:rsid w:val="000779E8"/>
    <w:rsid w:val="00077D69"/>
    <w:rsid w:val="00080431"/>
    <w:rsid w:val="00080469"/>
    <w:rsid w:val="00080678"/>
    <w:rsid w:val="00080D13"/>
    <w:rsid w:val="0008149D"/>
    <w:rsid w:val="00081A7A"/>
    <w:rsid w:val="000825FE"/>
    <w:rsid w:val="0008263F"/>
    <w:rsid w:val="00083E80"/>
    <w:rsid w:val="00084916"/>
    <w:rsid w:val="0008491D"/>
    <w:rsid w:val="0008504C"/>
    <w:rsid w:val="00085F96"/>
    <w:rsid w:val="00086054"/>
    <w:rsid w:val="000866E5"/>
    <w:rsid w:val="00087B02"/>
    <w:rsid w:val="00087BFF"/>
    <w:rsid w:val="00087EC7"/>
    <w:rsid w:val="00087F94"/>
    <w:rsid w:val="00090691"/>
    <w:rsid w:val="00090D33"/>
    <w:rsid w:val="000913E9"/>
    <w:rsid w:val="00091411"/>
    <w:rsid w:val="000920BA"/>
    <w:rsid w:val="000921CD"/>
    <w:rsid w:val="00092957"/>
    <w:rsid w:val="00093593"/>
    <w:rsid w:val="0009361C"/>
    <w:rsid w:val="00093A6F"/>
    <w:rsid w:val="00093B25"/>
    <w:rsid w:val="000A065A"/>
    <w:rsid w:val="000A08F9"/>
    <w:rsid w:val="000A1307"/>
    <w:rsid w:val="000A1D3C"/>
    <w:rsid w:val="000A1D7C"/>
    <w:rsid w:val="000A2747"/>
    <w:rsid w:val="000A27EB"/>
    <w:rsid w:val="000A2968"/>
    <w:rsid w:val="000A3307"/>
    <w:rsid w:val="000A4A2B"/>
    <w:rsid w:val="000A4CF7"/>
    <w:rsid w:val="000A5013"/>
    <w:rsid w:val="000A52E1"/>
    <w:rsid w:val="000A5590"/>
    <w:rsid w:val="000A598B"/>
    <w:rsid w:val="000A5F3A"/>
    <w:rsid w:val="000A645E"/>
    <w:rsid w:val="000A6770"/>
    <w:rsid w:val="000A6917"/>
    <w:rsid w:val="000A6B4D"/>
    <w:rsid w:val="000A6C0E"/>
    <w:rsid w:val="000A6DBF"/>
    <w:rsid w:val="000A71A7"/>
    <w:rsid w:val="000A7676"/>
    <w:rsid w:val="000A7943"/>
    <w:rsid w:val="000A7AFC"/>
    <w:rsid w:val="000B225C"/>
    <w:rsid w:val="000B2395"/>
    <w:rsid w:val="000B2C2E"/>
    <w:rsid w:val="000B4050"/>
    <w:rsid w:val="000B4A81"/>
    <w:rsid w:val="000B4F03"/>
    <w:rsid w:val="000B57E6"/>
    <w:rsid w:val="000B5AA3"/>
    <w:rsid w:val="000B5F67"/>
    <w:rsid w:val="000B6072"/>
    <w:rsid w:val="000B69B0"/>
    <w:rsid w:val="000B6F2C"/>
    <w:rsid w:val="000B75CA"/>
    <w:rsid w:val="000B7E56"/>
    <w:rsid w:val="000C047F"/>
    <w:rsid w:val="000C098A"/>
    <w:rsid w:val="000C0FA4"/>
    <w:rsid w:val="000C1481"/>
    <w:rsid w:val="000C38F8"/>
    <w:rsid w:val="000C39CF"/>
    <w:rsid w:val="000C3A1D"/>
    <w:rsid w:val="000C4254"/>
    <w:rsid w:val="000C4320"/>
    <w:rsid w:val="000C47B3"/>
    <w:rsid w:val="000C4E33"/>
    <w:rsid w:val="000C597C"/>
    <w:rsid w:val="000C5FE1"/>
    <w:rsid w:val="000C646D"/>
    <w:rsid w:val="000C66E7"/>
    <w:rsid w:val="000C67EA"/>
    <w:rsid w:val="000C6A2A"/>
    <w:rsid w:val="000C78B9"/>
    <w:rsid w:val="000C7F2F"/>
    <w:rsid w:val="000D05CA"/>
    <w:rsid w:val="000D162B"/>
    <w:rsid w:val="000D1BBE"/>
    <w:rsid w:val="000D228D"/>
    <w:rsid w:val="000D26A3"/>
    <w:rsid w:val="000D2DC0"/>
    <w:rsid w:val="000D2E92"/>
    <w:rsid w:val="000D3310"/>
    <w:rsid w:val="000D3854"/>
    <w:rsid w:val="000D3F09"/>
    <w:rsid w:val="000D4A65"/>
    <w:rsid w:val="000D53A3"/>
    <w:rsid w:val="000D740C"/>
    <w:rsid w:val="000E0C95"/>
    <w:rsid w:val="000E1AFA"/>
    <w:rsid w:val="000E1D2F"/>
    <w:rsid w:val="000E1DAB"/>
    <w:rsid w:val="000E25B1"/>
    <w:rsid w:val="000E31E6"/>
    <w:rsid w:val="000E379E"/>
    <w:rsid w:val="000E3874"/>
    <w:rsid w:val="000E46D3"/>
    <w:rsid w:val="000E5268"/>
    <w:rsid w:val="000E5271"/>
    <w:rsid w:val="000E547C"/>
    <w:rsid w:val="000E70B2"/>
    <w:rsid w:val="000E7FC6"/>
    <w:rsid w:val="000F0681"/>
    <w:rsid w:val="000F098D"/>
    <w:rsid w:val="000F1821"/>
    <w:rsid w:val="000F1B66"/>
    <w:rsid w:val="000F30F1"/>
    <w:rsid w:val="000F3974"/>
    <w:rsid w:val="000F4076"/>
    <w:rsid w:val="000F4125"/>
    <w:rsid w:val="000F5336"/>
    <w:rsid w:val="000F5DC8"/>
    <w:rsid w:val="000F6260"/>
    <w:rsid w:val="000F65A2"/>
    <w:rsid w:val="000F6CE1"/>
    <w:rsid w:val="000F7A0B"/>
    <w:rsid w:val="00100FE5"/>
    <w:rsid w:val="00101330"/>
    <w:rsid w:val="001013DE"/>
    <w:rsid w:val="00102677"/>
    <w:rsid w:val="001028C4"/>
    <w:rsid w:val="00103544"/>
    <w:rsid w:val="00103AA1"/>
    <w:rsid w:val="00103CCB"/>
    <w:rsid w:val="00103E11"/>
    <w:rsid w:val="0010413B"/>
    <w:rsid w:val="00104C29"/>
    <w:rsid w:val="0010584E"/>
    <w:rsid w:val="0010745D"/>
    <w:rsid w:val="00107899"/>
    <w:rsid w:val="00107F94"/>
    <w:rsid w:val="00110646"/>
    <w:rsid w:val="0011093E"/>
    <w:rsid w:val="00111903"/>
    <w:rsid w:val="00114B2B"/>
    <w:rsid w:val="001160C9"/>
    <w:rsid w:val="001168D6"/>
    <w:rsid w:val="00116974"/>
    <w:rsid w:val="00117918"/>
    <w:rsid w:val="001209AB"/>
    <w:rsid w:val="0012123D"/>
    <w:rsid w:val="00121378"/>
    <w:rsid w:val="00122403"/>
    <w:rsid w:val="001225C9"/>
    <w:rsid w:val="00122780"/>
    <w:rsid w:val="00122D48"/>
    <w:rsid w:val="00122E80"/>
    <w:rsid w:val="001231F7"/>
    <w:rsid w:val="00123464"/>
    <w:rsid w:val="00123715"/>
    <w:rsid w:val="001237B0"/>
    <w:rsid w:val="00123935"/>
    <w:rsid w:val="00124F8A"/>
    <w:rsid w:val="00127752"/>
    <w:rsid w:val="001279E9"/>
    <w:rsid w:val="0013121D"/>
    <w:rsid w:val="001326D0"/>
    <w:rsid w:val="00132807"/>
    <w:rsid w:val="001338C4"/>
    <w:rsid w:val="00134D8B"/>
    <w:rsid w:val="00134EFD"/>
    <w:rsid w:val="00135F77"/>
    <w:rsid w:val="00136A42"/>
    <w:rsid w:val="0014121C"/>
    <w:rsid w:val="00141E2F"/>
    <w:rsid w:val="001427F4"/>
    <w:rsid w:val="00142D9A"/>
    <w:rsid w:val="00143F69"/>
    <w:rsid w:val="00144609"/>
    <w:rsid w:val="00144C81"/>
    <w:rsid w:val="0014517C"/>
    <w:rsid w:val="00147548"/>
    <w:rsid w:val="00147F7E"/>
    <w:rsid w:val="00147FF9"/>
    <w:rsid w:val="0015068B"/>
    <w:rsid w:val="00151614"/>
    <w:rsid w:val="0015190F"/>
    <w:rsid w:val="00151FC1"/>
    <w:rsid w:val="00152F3D"/>
    <w:rsid w:val="0015348B"/>
    <w:rsid w:val="0015406B"/>
    <w:rsid w:val="001542B0"/>
    <w:rsid w:val="0015527B"/>
    <w:rsid w:val="0015579D"/>
    <w:rsid w:val="00156547"/>
    <w:rsid w:val="0015662E"/>
    <w:rsid w:val="001569B4"/>
    <w:rsid w:val="00156BCE"/>
    <w:rsid w:val="00156E3A"/>
    <w:rsid w:val="001607CD"/>
    <w:rsid w:val="00160E13"/>
    <w:rsid w:val="00161708"/>
    <w:rsid w:val="00162529"/>
    <w:rsid w:val="001649A5"/>
    <w:rsid w:val="001655E4"/>
    <w:rsid w:val="0016659D"/>
    <w:rsid w:val="00166DC7"/>
    <w:rsid w:val="001671E4"/>
    <w:rsid w:val="0016729E"/>
    <w:rsid w:val="00167580"/>
    <w:rsid w:val="00171733"/>
    <w:rsid w:val="001719C7"/>
    <w:rsid w:val="00172B42"/>
    <w:rsid w:val="00172D23"/>
    <w:rsid w:val="0017437D"/>
    <w:rsid w:val="001753C7"/>
    <w:rsid w:val="001756F4"/>
    <w:rsid w:val="001765DC"/>
    <w:rsid w:val="00176C09"/>
    <w:rsid w:val="00177BB1"/>
    <w:rsid w:val="00177DFF"/>
    <w:rsid w:val="00177F82"/>
    <w:rsid w:val="001802BF"/>
    <w:rsid w:val="00180BDC"/>
    <w:rsid w:val="00180DA4"/>
    <w:rsid w:val="001815DC"/>
    <w:rsid w:val="001819E0"/>
    <w:rsid w:val="00181B71"/>
    <w:rsid w:val="001839EC"/>
    <w:rsid w:val="00183EA6"/>
    <w:rsid w:val="00184230"/>
    <w:rsid w:val="00184A2B"/>
    <w:rsid w:val="00186518"/>
    <w:rsid w:val="001868B1"/>
    <w:rsid w:val="00186B0D"/>
    <w:rsid w:val="00187ABA"/>
    <w:rsid w:val="00187EED"/>
    <w:rsid w:val="00190724"/>
    <w:rsid w:val="00190833"/>
    <w:rsid w:val="00190C7E"/>
    <w:rsid w:val="00191AC4"/>
    <w:rsid w:val="00192168"/>
    <w:rsid w:val="00192D8E"/>
    <w:rsid w:val="00192F6F"/>
    <w:rsid w:val="001930FD"/>
    <w:rsid w:val="00193F77"/>
    <w:rsid w:val="00194150"/>
    <w:rsid w:val="00194733"/>
    <w:rsid w:val="001952AD"/>
    <w:rsid w:val="00195621"/>
    <w:rsid w:val="001963AA"/>
    <w:rsid w:val="0019757B"/>
    <w:rsid w:val="001A037B"/>
    <w:rsid w:val="001A0D56"/>
    <w:rsid w:val="001A1926"/>
    <w:rsid w:val="001A1FF2"/>
    <w:rsid w:val="001A27C8"/>
    <w:rsid w:val="001A2B8C"/>
    <w:rsid w:val="001A2D15"/>
    <w:rsid w:val="001A3485"/>
    <w:rsid w:val="001A3834"/>
    <w:rsid w:val="001A3B0A"/>
    <w:rsid w:val="001A3D3E"/>
    <w:rsid w:val="001A4032"/>
    <w:rsid w:val="001A4EEA"/>
    <w:rsid w:val="001A6034"/>
    <w:rsid w:val="001A68F6"/>
    <w:rsid w:val="001A7152"/>
    <w:rsid w:val="001A72C0"/>
    <w:rsid w:val="001A74C9"/>
    <w:rsid w:val="001A7872"/>
    <w:rsid w:val="001B0A38"/>
    <w:rsid w:val="001B15F4"/>
    <w:rsid w:val="001B189F"/>
    <w:rsid w:val="001B1A55"/>
    <w:rsid w:val="001B1FCB"/>
    <w:rsid w:val="001B1FD8"/>
    <w:rsid w:val="001B24D7"/>
    <w:rsid w:val="001B3734"/>
    <w:rsid w:val="001B38B0"/>
    <w:rsid w:val="001B49E5"/>
    <w:rsid w:val="001B5531"/>
    <w:rsid w:val="001B55DC"/>
    <w:rsid w:val="001B5B2C"/>
    <w:rsid w:val="001B5E71"/>
    <w:rsid w:val="001B684B"/>
    <w:rsid w:val="001B7564"/>
    <w:rsid w:val="001B7856"/>
    <w:rsid w:val="001B79A0"/>
    <w:rsid w:val="001B7D35"/>
    <w:rsid w:val="001C0223"/>
    <w:rsid w:val="001C0717"/>
    <w:rsid w:val="001C0CCC"/>
    <w:rsid w:val="001C1469"/>
    <w:rsid w:val="001C1483"/>
    <w:rsid w:val="001C39FB"/>
    <w:rsid w:val="001C3A32"/>
    <w:rsid w:val="001C3AE8"/>
    <w:rsid w:val="001C3E2F"/>
    <w:rsid w:val="001C449F"/>
    <w:rsid w:val="001C4D93"/>
    <w:rsid w:val="001C512A"/>
    <w:rsid w:val="001C543C"/>
    <w:rsid w:val="001C5877"/>
    <w:rsid w:val="001C633C"/>
    <w:rsid w:val="001C6C82"/>
    <w:rsid w:val="001C70E0"/>
    <w:rsid w:val="001C7555"/>
    <w:rsid w:val="001C77F8"/>
    <w:rsid w:val="001D0077"/>
    <w:rsid w:val="001D121C"/>
    <w:rsid w:val="001D176E"/>
    <w:rsid w:val="001D2942"/>
    <w:rsid w:val="001D3237"/>
    <w:rsid w:val="001D3543"/>
    <w:rsid w:val="001D39AB"/>
    <w:rsid w:val="001D4284"/>
    <w:rsid w:val="001D4335"/>
    <w:rsid w:val="001D4AF6"/>
    <w:rsid w:val="001D5A7C"/>
    <w:rsid w:val="001D6286"/>
    <w:rsid w:val="001D6FCC"/>
    <w:rsid w:val="001D7AE7"/>
    <w:rsid w:val="001E0561"/>
    <w:rsid w:val="001E07DE"/>
    <w:rsid w:val="001E0908"/>
    <w:rsid w:val="001E09F6"/>
    <w:rsid w:val="001E0AB2"/>
    <w:rsid w:val="001E15D5"/>
    <w:rsid w:val="001E1AFF"/>
    <w:rsid w:val="001E242B"/>
    <w:rsid w:val="001E2ADD"/>
    <w:rsid w:val="001E3312"/>
    <w:rsid w:val="001E4533"/>
    <w:rsid w:val="001E6F76"/>
    <w:rsid w:val="001E78BC"/>
    <w:rsid w:val="001F0510"/>
    <w:rsid w:val="001F0890"/>
    <w:rsid w:val="001F09A0"/>
    <w:rsid w:val="001F0F82"/>
    <w:rsid w:val="001F1614"/>
    <w:rsid w:val="001F1AA4"/>
    <w:rsid w:val="001F21A6"/>
    <w:rsid w:val="001F21D1"/>
    <w:rsid w:val="001F27CA"/>
    <w:rsid w:val="001F3482"/>
    <w:rsid w:val="001F3570"/>
    <w:rsid w:val="001F36ED"/>
    <w:rsid w:val="001F58B3"/>
    <w:rsid w:val="001F5A01"/>
    <w:rsid w:val="001F60A5"/>
    <w:rsid w:val="001F634D"/>
    <w:rsid w:val="001F6B33"/>
    <w:rsid w:val="001F77E6"/>
    <w:rsid w:val="00200DB8"/>
    <w:rsid w:val="0020157B"/>
    <w:rsid w:val="00201ACE"/>
    <w:rsid w:val="00203D42"/>
    <w:rsid w:val="0020465E"/>
    <w:rsid w:val="00207145"/>
    <w:rsid w:val="00207269"/>
    <w:rsid w:val="00210544"/>
    <w:rsid w:val="00210CA9"/>
    <w:rsid w:val="00211053"/>
    <w:rsid w:val="00211313"/>
    <w:rsid w:val="0021133A"/>
    <w:rsid w:val="00211A02"/>
    <w:rsid w:val="00212A64"/>
    <w:rsid w:val="00212DAB"/>
    <w:rsid w:val="0021303F"/>
    <w:rsid w:val="0021345F"/>
    <w:rsid w:val="00213485"/>
    <w:rsid w:val="00214E99"/>
    <w:rsid w:val="002157CB"/>
    <w:rsid w:val="002170E5"/>
    <w:rsid w:val="0021734D"/>
    <w:rsid w:val="00217AFF"/>
    <w:rsid w:val="00217ECD"/>
    <w:rsid w:val="00221C90"/>
    <w:rsid w:val="002243EC"/>
    <w:rsid w:val="0022442D"/>
    <w:rsid w:val="002244C8"/>
    <w:rsid w:val="00224560"/>
    <w:rsid w:val="002247D5"/>
    <w:rsid w:val="00226CC2"/>
    <w:rsid w:val="00227950"/>
    <w:rsid w:val="00230631"/>
    <w:rsid w:val="002314DF"/>
    <w:rsid w:val="0023151A"/>
    <w:rsid w:val="00231A34"/>
    <w:rsid w:val="00231A95"/>
    <w:rsid w:val="002327B4"/>
    <w:rsid w:val="002329AC"/>
    <w:rsid w:val="0023381E"/>
    <w:rsid w:val="00233B93"/>
    <w:rsid w:val="00235D14"/>
    <w:rsid w:val="00240549"/>
    <w:rsid w:val="00240C90"/>
    <w:rsid w:val="0024139C"/>
    <w:rsid w:val="002424D5"/>
    <w:rsid w:val="00242510"/>
    <w:rsid w:val="002428DD"/>
    <w:rsid w:val="00242CDD"/>
    <w:rsid w:val="00242E53"/>
    <w:rsid w:val="0024320A"/>
    <w:rsid w:val="00243878"/>
    <w:rsid w:val="00243A43"/>
    <w:rsid w:val="00243B1B"/>
    <w:rsid w:val="0024482B"/>
    <w:rsid w:val="00244F44"/>
    <w:rsid w:val="00245325"/>
    <w:rsid w:val="00245B84"/>
    <w:rsid w:val="00245E5C"/>
    <w:rsid w:val="00246A20"/>
    <w:rsid w:val="00246C46"/>
    <w:rsid w:val="00247A14"/>
    <w:rsid w:val="00247AE6"/>
    <w:rsid w:val="002514AD"/>
    <w:rsid w:val="002519A7"/>
    <w:rsid w:val="00251B78"/>
    <w:rsid w:val="00252537"/>
    <w:rsid w:val="00253152"/>
    <w:rsid w:val="00254317"/>
    <w:rsid w:val="002547C1"/>
    <w:rsid w:val="002558FE"/>
    <w:rsid w:val="00256799"/>
    <w:rsid w:val="0026093C"/>
    <w:rsid w:val="00261312"/>
    <w:rsid w:val="00261470"/>
    <w:rsid w:val="00261657"/>
    <w:rsid w:val="002616A2"/>
    <w:rsid w:val="0026348D"/>
    <w:rsid w:val="0026361F"/>
    <w:rsid w:val="00264320"/>
    <w:rsid w:val="0026441E"/>
    <w:rsid w:val="002650AD"/>
    <w:rsid w:val="002656E6"/>
    <w:rsid w:val="00265F9C"/>
    <w:rsid w:val="002667B0"/>
    <w:rsid w:val="002668AD"/>
    <w:rsid w:val="00266FF8"/>
    <w:rsid w:val="00267378"/>
    <w:rsid w:val="00267E12"/>
    <w:rsid w:val="00270501"/>
    <w:rsid w:val="00270F8E"/>
    <w:rsid w:val="002710E0"/>
    <w:rsid w:val="00271587"/>
    <w:rsid w:val="002715F0"/>
    <w:rsid w:val="00271950"/>
    <w:rsid w:val="00271A56"/>
    <w:rsid w:val="00271D22"/>
    <w:rsid w:val="00271EA1"/>
    <w:rsid w:val="00273144"/>
    <w:rsid w:val="002738E1"/>
    <w:rsid w:val="00273BAD"/>
    <w:rsid w:val="00273DEE"/>
    <w:rsid w:val="002744FC"/>
    <w:rsid w:val="0027575F"/>
    <w:rsid w:val="00275CEB"/>
    <w:rsid w:val="00277FF1"/>
    <w:rsid w:val="0028024F"/>
    <w:rsid w:val="00280B0D"/>
    <w:rsid w:val="00280DDA"/>
    <w:rsid w:val="00280ECD"/>
    <w:rsid w:val="00281467"/>
    <w:rsid w:val="002826D8"/>
    <w:rsid w:val="00282B3F"/>
    <w:rsid w:val="0028321D"/>
    <w:rsid w:val="00283326"/>
    <w:rsid w:val="002840C7"/>
    <w:rsid w:val="00284E09"/>
    <w:rsid w:val="002859F9"/>
    <w:rsid w:val="00286780"/>
    <w:rsid w:val="002869A3"/>
    <w:rsid w:val="00286C58"/>
    <w:rsid w:val="00287AAD"/>
    <w:rsid w:val="00290088"/>
    <w:rsid w:val="00290CA8"/>
    <w:rsid w:val="00292271"/>
    <w:rsid w:val="0029255F"/>
    <w:rsid w:val="0029263E"/>
    <w:rsid w:val="00292CFC"/>
    <w:rsid w:val="0029311D"/>
    <w:rsid w:val="00293C22"/>
    <w:rsid w:val="00294614"/>
    <w:rsid w:val="00295183"/>
    <w:rsid w:val="0029562C"/>
    <w:rsid w:val="0029656D"/>
    <w:rsid w:val="00296A82"/>
    <w:rsid w:val="00296D96"/>
    <w:rsid w:val="002976B2"/>
    <w:rsid w:val="002979A6"/>
    <w:rsid w:val="002A000B"/>
    <w:rsid w:val="002A02C5"/>
    <w:rsid w:val="002A063C"/>
    <w:rsid w:val="002A1414"/>
    <w:rsid w:val="002A20C5"/>
    <w:rsid w:val="002A20F3"/>
    <w:rsid w:val="002A221E"/>
    <w:rsid w:val="002A234F"/>
    <w:rsid w:val="002A270F"/>
    <w:rsid w:val="002A2D3C"/>
    <w:rsid w:val="002A366C"/>
    <w:rsid w:val="002A4987"/>
    <w:rsid w:val="002A5009"/>
    <w:rsid w:val="002A5501"/>
    <w:rsid w:val="002A5D52"/>
    <w:rsid w:val="002A5E5A"/>
    <w:rsid w:val="002A6564"/>
    <w:rsid w:val="002A66F1"/>
    <w:rsid w:val="002A6E1A"/>
    <w:rsid w:val="002A6E48"/>
    <w:rsid w:val="002B0B16"/>
    <w:rsid w:val="002B0D67"/>
    <w:rsid w:val="002B10E7"/>
    <w:rsid w:val="002B177B"/>
    <w:rsid w:val="002B1A94"/>
    <w:rsid w:val="002B2247"/>
    <w:rsid w:val="002B2E1E"/>
    <w:rsid w:val="002B3986"/>
    <w:rsid w:val="002B3B3E"/>
    <w:rsid w:val="002B40D2"/>
    <w:rsid w:val="002B4491"/>
    <w:rsid w:val="002B5AB3"/>
    <w:rsid w:val="002B7220"/>
    <w:rsid w:val="002B7967"/>
    <w:rsid w:val="002C02A0"/>
    <w:rsid w:val="002C0315"/>
    <w:rsid w:val="002C0501"/>
    <w:rsid w:val="002C1A9D"/>
    <w:rsid w:val="002C2595"/>
    <w:rsid w:val="002C27EE"/>
    <w:rsid w:val="002C2811"/>
    <w:rsid w:val="002C389F"/>
    <w:rsid w:val="002C3B99"/>
    <w:rsid w:val="002C41C7"/>
    <w:rsid w:val="002C4D8B"/>
    <w:rsid w:val="002C5A13"/>
    <w:rsid w:val="002C603A"/>
    <w:rsid w:val="002C66E1"/>
    <w:rsid w:val="002C7500"/>
    <w:rsid w:val="002C755D"/>
    <w:rsid w:val="002C78CB"/>
    <w:rsid w:val="002D0229"/>
    <w:rsid w:val="002D0E2B"/>
    <w:rsid w:val="002D120E"/>
    <w:rsid w:val="002D1AA3"/>
    <w:rsid w:val="002D1AD2"/>
    <w:rsid w:val="002D1E3E"/>
    <w:rsid w:val="002D2A2C"/>
    <w:rsid w:val="002D57C1"/>
    <w:rsid w:val="002D5C69"/>
    <w:rsid w:val="002D7893"/>
    <w:rsid w:val="002D7B0D"/>
    <w:rsid w:val="002E1F0C"/>
    <w:rsid w:val="002E2093"/>
    <w:rsid w:val="002E22D6"/>
    <w:rsid w:val="002E276E"/>
    <w:rsid w:val="002E2FB7"/>
    <w:rsid w:val="002E3CA3"/>
    <w:rsid w:val="002E3EE6"/>
    <w:rsid w:val="002E41E6"/>
    <w:rsid w:val="002E5C08"/>
    <w:rsid w:val="002E61E5"/>
    <w:rsid w:val="002E7D20"/>
    <w:rsid w:val="002E7F45"/>
    <w:rsid w:val="002F059E"/>
    <w:rsid w:val="002F09A9"/>
    <w:rsid w:val="002F159A"/>
    <w:rsid w:val="002F2214"/>
    <w:rsid w:val="002F26E4"/>
    <w:rsid w:val="002F28B2"/>
    <w:rsid w:val="002F29A5"/>
    <w:rsid w:val="002F2AA4"/>
    <w:rsid w:val="002F2F89"/>
    <w:rsid w:val="002F3418"/>
    <w:rsid w:val="002F35F9"/>
    <w:rsid w:val="002F5B73"/>
    <w:rsid w:val="002F71EB"/>
    <w:rsid w:val="002F77E8"/>
    <w:rsid w:val="0030082C"/>
    <w:rsid w:val="00300AD4"/>
    <w:rsid w:val="00301D63"/>
    <w:rsid w:val="00301EF5"/>
    <w:rsid w:val="00302367"/>
    <w:rsid w:val="00303626"/>
    <w:rsid w:val="00303788"/>
    <w:rsid w:val="00303EDF"/>
    <w:rsid w:val="00304B48"/>
    <w:rsid w:val="00304C51"/>
    <w:rsid w:val="00305D88"/>
    <w:rsid w:val="00306331"/>
    <w:rsid w:val="003069C9"/>
    <w:rsid w:val="00307416"/>
    <w:rsid w:val="0031111A"/>
    <w:rsid w:val="00312C18"/>
    <w:rsid w:val="00313077"/>
    <w:rsid w:val="00313F21"/>
    <w:rsid w:val="003144F8"/>
    <w:rsid w:val="003147D7"/>
    <w:rsid w:val="003149DB"/>
    <w:rsid w:val="00314BBB"/>
    <w:rsid w:val="00315461"/>
    <w:rsid w:val="003161E0"/>
    <w:rsid w:val="003163E5"/>
    <w:rsid w:val="00316B43"/>
    <w:rsid w:val="003172A1"/>
    <w:rsid w:val="0031784A"/>
    <w:rsid w:val="0031789B"/>
    <w:rsid w:val="003213D8"/>
    <w:rsid w:val="00321547"/>
    <w:rsid w:val="00321631"/>
    <w:rsid w:val="00322B73"/>
    <w:rsid w:val="003231A1"/>
    <w:rsid w:val="003238C9"/>
    <w:rsid w:val="003252D0"/>
    <w:rsid w:val="003265CE"/>
    <w:rsid w:val="0032769A"/>
    <w:rsid w:val="00327753"/>
    <w:rsid w:val="00327974"/>
    <w:rsid w:val="00330234"/>
    <w:rsid w:val="0033129A"/>
    <w:rsid w:val="00331628"/>
    <w:rsid w:val="00331E06"/>
    <w:rsid w:val="00332147"/>
    <w:rsid w:val="003331F4"/>
    <w:rsid w:val="00333780"/>
    <w:rsid w:val="00333855"/>
    <w:rsid w:val="00333892"/>
    <w:rsid w:val="003340FE"/>
    <w:rsid w:val="00334390"/>
    <w:rsid w:val="00334BCC"/>
    <w:rsid w:val="003354F9"/>
    <w:rsid w:val="00335F3C"/>
    <w:rsid w:val="00336822"/>
    <w:rsid w:val="003368ED"/>
    <w:rsid w:val="00337327"/>
    <w:rsid w:val="00337408"/>
    <w:rsid w:val="00337C65"/>
    <w:rsid w:val="00337D3F"/>
    <w:rsid w:val="003408A0"/>
    <w:rsid w:val="0034131C"/>
    <w:rsid w:val="003422D1"/>
    <w:rsid w:val="003422D3"/>
    <w:rsid w:val="003437C0"/>
    <w:rsid w:val="00344784"/>
    <w:rsid w:val="00344837"/>
    <w:rsid w:val="003451F5"/>
    <w:rsid w:val="00345D77"/>
    <w:rsid w:val="00347A1C"/>
    <w:rsid w:val="00347D53"/>
    <w:rsid w:val="003504A8"/>
    <w:rsid w:val="003507F2"/>
    <w:rsid w:val="003515CF"/>
    <w:rsid w:val="003528BD"/>
    <w:rsid w:val="00352E4C"/>
    <w:rsid w:val="00352FBB"/>
    <w:rsid w:val="00353263"/>
    <w:rsid w:val="00353308"/>
    <w:rsid w:val="003537B2"/>
    <w:rsid w:val="00353B0E"/>
    <w:rsid w:val="00353D6F"/>
    <w:rsid w:val="00353EF8"/>
    <w:rsid w:val="00353F84"/>
    <w:rsid w:val="003541F5"/>
    <w:rsid w:val="003542AA"/>
    <w:rsid w:val="00354F69"/>
    <w:rsid w:val="00355E1B"/>
    <w:rsid w:val="00356026"/>
    <w:rsid w:val="00356308"/>
    <w:rsid w:val="003564FD"/>
    <w:rsid w:val="003607F0"/>
    <w:rsid w:val="00360AE6"/>
    <w:rsid w:val="00361495"/>
    <w:rsid w:val="0036208F"/>
    <w:rsid w:val="00362143"/>
    <w:rsid w:val="00362DF8"/>
    <w:rsid w:val="00364112"/>
    <w:rsid w:val="003642C9"/>
    <w:rsid w:val="00364DAB"/>
    <w:rsid w:val="0036526A"/>
    <w:rsid w:val="00365994"/>
    <w:rsid w:val="0036623B"/>
    <w:rsid w:val="00367951"/>
    <w:rsid w:val="0037030A"/>
    <w:rsid w:val="0037046B"/>
    <w:rsid w:val="00371D90"/>
    <w:rsid w:val="003745B1"/>
    <w:rsid w:val="00374F07"/>
    <w:rsid w:val="00374FD1"/>
    <w:rsid w:val="0037559E"/>
    <w:rsid w:val="00375A68"/>
    <w:rsid w:val="00375F09"/>
    <w:rsid w:val="00375FC1"/>
    <w:rsid w:val="00376605"/>
    <w:rsid w:val="00376669"/>
    <w:rsid w:val="0037694A"/>
    <w:rsid w:val="00376AF8"/>
    <w:rsid w:val="00377766"/>
    <w:rsid w:val="0037798D"/>
    <w:rsid w:val="003808D5"/>
    <w:rsid w:val="00381096"/>
    <w:rsid w:val="003818A8"/>
    <w:rsid w:val="00381A27"/>
    <w:rsid w:val="00381A79"/>
    <w:rsid w:val="00381F66"/>
    <w:rsid w:val="00382779"/>
    <w:rsid w:val="003828BA"/>
    <w:rsid w:val="003829F4"/>
    <w:rsid w:val="0038320F"/>
    <w:rsid w:val="003835CA"/>
    <w:rsid w:val="003845FC"/>
    <w:rsid w:val="00384A94"/>
    <w:rsid w:val="00384C81"/>
    <w:rsid w:val="00384D15"/>
    <w:rsid w:val="00384D58"/>
    <w:rsid w:val="00384EF3"/>
    <w:rsid w:val="00385507"/>
    <w:rsid w:val="00385710"/>
    <w:rsid w:val="00385A93"/>
    <w:rsid w:val="003863BA"/>
    <w:rsid w:val="00386A6D"/>
    <w:rsid w:val="00386D13"/>
    <w:rsid w:val="00386FF2"/>
    <w:rsid w:val="00387235"/>
    <w:rsid w:val="003876A4"/>
    <w:rsid w:val="00387CA1"/>
    <w:rsid w:val="00387E10"/>
    <w:rsid w:val="003900AC"/>
    <w:rsid w:val="00391A74"/>
    <w:rsid w:val="00392D8A"/>
    <w:rsid w:val="003940F8"/>
    <w:rsid w:val="00395CB6"/>
    <w:rsid w:val="00397D2C"/>
    <w:rsid w:val="003A01B3"/>
    <w:rsid w:val="003A040A"/>
    <w:rsid w:val="003A058E"/>
    <w:rsid w:val="003A0F54"/>
    <w:rsid w:val="003A11BE"/>
    <w:rsid w:val="003A1EEA"/>
    <w:rsid w:val="003A2FD1"/>
    <w:rsid w:val="003A3661"/>
    <w:rsid w:val="003A4A7C"/>
    <w:rsid w:val="003A4C15"/>
    <w:rsid w:val="003A593F"/>
    <w:rsid w:val="003A664F"/>
    <w:rsid w:val="003A6CA6"/>
    <w:rsid w:val="003A6FB3"/>
    <w:rsid w:val="003A71C8"/>
    <w:rsid w:val="003A753D"/>
    <w:rsid w:val="003B0033"/>
    <w:rsid w:val="003B0325"/>
    <w:rsid w:val="003B0E34"/>
    <w:rsid w:val="003B2C0B"/>
    <w:rsid w:val="003B38AB"/>
    <w:rsid w:val="003B3D4E"/>
    <w:rsid w:val="003B3FC7"/>
    <w:rsid w:val="003B4FE5"/>
    <w:rsid w:val="003B5127"/>
    <w:rsid w:val="003B6A6C"/>
    <w:rsid w:val="003B7C9A"/>
    <w:rsid w:val="003C0892"/>
    <w:rsid w:val="003C08A0"/>
    <w:rsid w:val="003C1ECE"/>
    <w:rsid w:val="003C201D"/>
    <w:rsid w:val="003C3658"/>
    <w:rsid w:val="003C53CA"/>
    <w:rsid w:val="003C53EB"/>
    <w:rsid w:val="003C6240"/>
    <w:rsid w:val="003C7BA9"/>
    <w:rsid w:val="003D01EC"/>
    <w:rsid w:val="003D1DDC"/>
    <w:rsid w:val="003D32B9"/>
    <w:rsid w:val="003D421D"/>
    <w:rsid w:val="003D4522"/>
    <w:rsid w:val="003D4BB0"/>
    <w:rsid w:val="003D4F16"/>
    <w:rsid w:val="003D6762"/>
    <w:rsid w:val="003D6AD1"/>
    <w:rsid w:val="003D734A"/>
    <w:rsid w:val="003E0A22"/>
    <w:rsid w:val="003E3910"/>
    <w:rsid w:val="003E3A35"/>
    <w:rsid w:val="003E422E"/>
    <w:rsid w:val="003E5554"/>
    <w:rsid w:val="003E59B1"/>
    <w:rsid w:val="003E5FC3"/>
    <w:rsid w:val="003E61AE"/>
    <w:rsid w:val="003E69E7"/>
    <w:rsid w:val="003E7274"/>
    <w:rsid w:val="003E74A8"/>
    <w:rsid w:val="003F0E8D"/>
    <w:rsid w:val="003F119F"/>
    <w:rsid w:val="003F1221"/>
    <w:rsid w:val="003F1820"/>
    <w:rsid w:val="003F1968"/>
    <w:rsid w:val="003F1C09"/>
    <w:rsid w:val="003F289B"/>
    <w:rsid w:val="003F2E5F"/>
    <w:rsid w:val="003F2F86"/>
    <w:rsid w:val="003F3194"/>
    <w:rsid w:val="003F3364"/>
    <w:rsid w:val="003F36CD"/>
    <w:rsid w:val="003F37F5"/>
    <w:rsid w:val="003F39DF"/>
    <w:rsid w:val="003F48A9"/>
    <w:rsid w:val="003F5970"/>
    <w:rsid w:val="003F671C"/>
    <w:rsid w:val="003F6DA4"/>
    <w:rsid w:val="003F6E4C"/>
    <w:rsid w:val="003F6E50"/>
    <w:rsid w:val="003F7821"/>
    <w:rsid w:val="003F7B3C"/>
    <w:rsid w:val="003F7C57"/>
    <w:rsid w:val="00400068"/>
    <w:rsid w:val="00400D20"/>
    <w:rsid w:val="004010A1"/>
    <w:rsid w:val="00401776"/>
    <w:rsid w:val="00401870"/>
    <w:rsid w:val="004021FD"/>
    <w:rsid w:val="004027AD"/>
    <w:rsid w:val="00402843"/>
    <w:rsid w:val="00402FCA"/>
    <w:rsid w:val="0040368E"/>
    <w:rsid w:val="0040377D"/>
    <w:rsid w:val="0040392D"/>
    <w:rsid w:val="00403EB4"/>
    <w:rsid w:val="004043E7"/>
    <w:rsid w:val="004047FB"/>
    <w:rsid w:val="004058AA"/>
    <w:rsid w:val="00405AF2"/>
    <w:rsid w:val="00406087"/>
    <w:rsid w:val="004060B7"/>
    <w:rsid w:val="0040749A"/>
    <w:rsid w:val="00407DA1"/>
    <w:rsid w:val="00407DD9"/>
    <w:rsid w:val="00411350"/>
    <w:rsid w:val="004132EA"/>
    <w:rsid w:val="004134E0"/>
    <w:rsid w:val="00413730"/>
    <w:rsid w:val="0041431C"/>
    <w:rsid w:val="00414A61"/>
    <w:rsid w:val="00414B13"/>
    <w:rsid w:val="00416C32"/>
    <w:rsid w:val="004178B0"/>
    <w:rsid w:val="00420B51"/>
    <w:rsid w:val="00421B4E"/>
    <w:rsid w:val="0042240D"/>
    <w:rsid w:val="00422F66"/>
    <w:rsid w:val="0042348C"/>
    <w:rsid w:val="00424375"/>
    <w:rsid w:val="004247C8"/>
    <w:rsid w:val="00424A41"/>
    <w:rsid w:val="00424C4E"/>
    <w:rsid w:val="00424D0D"/>
    <w:rsid w:val="004259F2"/>
    <w:rsid w:val="00425A76"/>
    <w:rsid w:val="00430179"/>
    <w:rsid w:val="00430A83"/>
    <w:rsid w:val="00430CF4"/>
    <w:rsid w:val="00431D0D"/>
    <w:rsid w:val="00431EAA"/>
    <w:rsid w:val="00432590"/>
    <w:rsid w:val="00432A88"/>
    <w:rsid w:val="00433E4B"/>
    <w:rsid w:val="0043583D"/>
    <w:rsid w:val="004363B7"/>
    <w:rsid w:val="00436578"/>
    <w:rsid w:val="004365D7"/>
    <w:rsid w:val="00436D41"/>
    <w:rsid w:val="0043707D"/>
    <w:rsid w:val="00437221"/>
    <w:rsid w:val="00437AA7"/>
    <w:rsid w:val="00441212"/>
    <w:rsid w:val="0044210E"/>
    <w:rsid w:val="00442E14"/>
    <w:rsid w:val="004438D1"/>
    <w:rsid w:val="00443EF5"/>
    <w:rsid w:val="00444292"/>
    <w:rsid w:val="00444AF3"/>
    <w:rsid w:val="00444E2F"/>
    <w:rsid w:val="0044520E"/>
    <w:rsid w:val="004459E4"/>
    <w:rsid w:val="00445DF6"/>
    <w:rsid w:val="00446170"/>
    <w:rsid w:val="00446D77"/>
    <w:rsid w:val="00450783"/>
    <w:rsid w:val="004509E6"/>
    <w:rsid w:val="00450AD6"/>
    <w:rsid w:val="00450E67"/>
    <w:rsid w:val="004514E2"/>
    <w:rsid w:val="0045153C"/>
    <w:rsid w:val="004535E5"/>
    <w:rsid w:val="00453BE7"/>
    <w:rsid w:val="0045465B"/>
    <w:rsid w:val="00455B3B"/>
    <w:rsid w:val="00455E1D"/>
    <w:rsid w:val="00456732"/>
    <w:rsid w:val="00456AF1"/>
    <w:rsid w:val="0045739F"/>
    <w:rsid w:val="0045747D"/>
    <w:rsid w:val="00457CCD"/>
    <w:rsid w:val="0046028B"/>
    <w:rsid w:val="00461369"/>
    <w:rsid w:val="004615CC"/>
    <w:rsid w:val="00461C6B"/>
    <w:rsid w:val="0046206D"/>
    <w:rsid w:val="004622C6"/>
    <w:rsid w:val="004623BE"/>
    <w:rsid w:val="004632A7"/>
    <w:rsid w:val="00463D9F"/>
    <w:rsid w:val="00463FBC"/>
    <w:rsid w:val="004646C5"/>
    <w:rsid w:val="00464A18"/>
    <w:rsid w:val="00465305"/>
    <w:rsid w:val="00465438"/>
    <w:rsid w:val="00466816"/>
    <w:rsid w:val="00467126"/>
    <w:rsid w:val="004674C7"/>
    <w:rsid w:val="00467A6E"/>
    <w:rsid w:val="00467DA3"/>
    <w:rsid w:val="004705C7"/>
    <w:rsid w:val="00470C09"/>
    <w:rsid w:val="00471C14"/>
    <w:rsid w:val="00472DB9"/>
    <w:rsid w:val="00473029"/>
    <w:rsid w:val="0047394C"/>
    <w:rsid w:val="00474A46"/>
    <w:rsid w:val="00474E4B"/>
    <w:rsid w:val="004755A1"/>
    <w:rsid w:val="00475B57"/>
    <w:rsid w:val="00475CF8"/>
    <w:rsid w:val="0048003D"/>
    <w:rsid w:val="0048124A"/>
    <w:rsid w:val="00481590"/>
    <w:rsid w:val="004817BC"/>
    <w:rsid w:val="00481EC3"/>
    <w:rsid w:val="00481EE8"/>
    <w:rsid w:val="00481EF6"/>
    <w:rsid w:val="00481F3B"/>
    <w:rsid w:val="004827EA"/>
    <w:rsid w:val="00482E1B"/>
    <w:rsid w:val="00483F44"/>
    <w:rsid w:val="00486362"/>
    <w:rsid w:val="004869A5"/>
    <w:rsid w:val="00487E59"/>
    <w:rsid w:val="0049072B"/>
    <w:rsid w:val="0049123B"/>
    <w:rsid w:val="00491A7F"/>
    <w:rsid w:val="00491DD4"/>
    <w:rsid w:val="0049254C"/>
    <w:rsid w:val="00492FF3"/>
    <w:rsid w:val="004935DA"/>
    <w:rsid w:val="004939C4"/>
    <w:rsid w:val="0049591A"/>
    <w:rsid w:val="00496455"/>
    <w:rsid w:val="004966B7"/>
    <w:rsid w:val="004A211A"/>
    <w:rsid w:val="004A235A"/>
    <w:rsid w:val="004A2A28"/>
    <w:rsid w:val="004A36B2"/>
    <w:rsid w:val="004A4FD7"/>
    <w:rsid w:val="004A501B"/>
    <w:rsid w:val="004A51BD"/>
    <w:rsid w:val="004A5201"/>
    <w:rsid w:val="004A5664"/>
    <w:rsid w:val="004A5797"/>
    <w:rsid w:val="004A587B"/>
    <w:rsid w:val="004A5930"/>
    <w:rsid w:val="004A5C35"/>
    <w:rsid w:val="004A6B50"/>
    <w:rsid w:val="004B0052"/>
    <w:rsid w:val="004B03FF"/>
    <w:rsid w:val="004B048F"/>
    <w:rsid w:val="004B128D"/>
    <w:rsid w:val="004B15D4"/>
    <w:rsid w:val="004B1D16"/>
    <w:rsid w:val="004B22CA"/>
    <w:rsid w:val="004B23BC"/>
    <w:rsid w:val="004B262A"/>
    <w:rsid w:val="004B294E"/>
    <w:rsid w:val="004B2C70"/>
    <w:rsid w:val="004B5026"/>
    <w:rsid w:val="004B6DCB"/>
    <w:rsid w:val="004B6E29"/>
    <w:rsid w:val="004B72A6"/>
    <w:rsid w:val="004C04C4"/>
    <w:rsid w:val="004C0F37"/>
    <w:rsid w:val="004C1230"/>
    <w:rsid w:val="004C1BFF"/>
    <w:rsid w:val="004C1EB7"/>
    <w:rsid w:val="004C34CA"/>
    <w:rsid w:val="004C4E76"/>
    <w:rsid w:val="004C5035"/>
    <w:rsid w:val="004C753E"/>
    <w:rsid w:val="004C7717"/>
    <w:rsid w:val="004C7E02"/>
    <w:rsid w:val="004D063B"/>
    <w:rsid w:val="004D141D"/>
    <w:rsid w:val="004D1CDB"/>
    <w:rsid w:val="004D282F"/>
    <w:rsid w:val="004D34E3"/>
    <w:rsid w:val="004D3650"/>
    <w:rsid w:val="004D3EE4"/>
    <w:rsid w:val="004D50F2"/>
    <w:rsid w:val="004D5F4A"/>
    <w:rsid w:val="004D61BC"/>
    <w:rsid w:val="004D624E"/>
    <w:rsid w:val="004D6FD5"/>
    <w:rsid w:val="004D7106"/>
    <w:rsid w:val="004D7C96"/>
    <w:rsid w:val="004D7DB7"/>
    <w:rsid w:val="004E1B74"/>
    <w:rsid w:val="004E2470"/>
    <w:rsid w:val="004E2EB7"/>
    <w:rsid w:val="004E375B"/>
    <w:rsid w:val="004E3D98"/>
    <w:rsid w:val="004E402B"/>
    <w:rsid w:val="004E430E"/>
    <w:rsid w:val="004E494B"/>
    <w:rsid w:val="004E4C51"/>
    <w:rsid w:val="004E4DBE"/>
    <w:rsid w:val="004E4F0D"/>
    <w:rsid w:val="004E5FC9"/>
    <w:rsid w:val="004E694C"/>
    <w:rsid w:val="004E6AB6"/>
    <w:rsid w:val="004E6CCE"/>
    <w:rsid w:val="004F017A"/>
    <w:rsid w:val="004F0712"/>
    <w:rsid w:val="004F0D43"/>
    <w:rsid w:val="004F1C41"/>
    <w:rsid w:val="004F2A6D"/>
    <w:rsid w:val="004F3167"/>
    <w:rsid w:val="004F3480"/>
    <w:rsid w:val="004F5AE0"/>
    <w:rsid w:val="004F6CEC"/>
    <w:rsid w:val="0050001C"/>
    <w:rsid w:val="0050115B"/>
    <w:rsid w:val="00501A56"/>
    <w:rsid w:val="00501D5B"/>
    <w:rsid w:val="00501E07"/>
    <w:rsid w:val="00502235"/>
    <w:rsid w:val="005026D1"/>
    <w:rsid w:val="00502CB9"/>
    <w:rsid w:val="00503001"/>
    <w:rsid w:val="00503714"/>
    <w:rsid w:val="00503810"/>
    <w:rsid w:val="0050394D"/>
    <w:rsid w:val="00504DD5"/>
    <w:rsid w:val="00505146"/>
    <w:rsid w:val="00507124"/>
    <w:rsid w:val="0050723E"/>
    <w:rsid w:val="00507270"/>
    <w:rsid w:val="005113A9"/>
    <w:rsid w:val="0051183F"/>
    <w:rsid w:val="00511D6E"/>
    <w:rsid w:val="005121E4"/>
    <w:rsid w:val="0051254F"/>
    <w:rsid w:val="005129BA"/>
    <w:rsid w:val="00512EF5"/>
    <w:rsid w:val="00513D38"/>
    <w:rsid w:val="00514AE5"/>
    <w:rsid w:val="00514D8E"/>
    <w:rsid w:val="00515226"/>
    <w:rsid w:val="005154D5"/>
    <w:rsid w:val="005159EC"/>
    <w:rsid w:val="00515A2B"/>
    <w:rsid w:val="00515A95"/>
    <w:rsid w:val="00516DAE"/>
    <w:rsid w:val="00516FF5"/>
    <w:rsid w:val="005207CA"/>
    <w:rsid w:val="00520BCE"/>
    <w:rsid w:val="00520DF8"/>
    <w:rsid w:val="005211F4"/>
    <w:rsid w:val="0052177F"/>
    <w:rsid w:val="00522576"/>
    <w:rsid w:val="00522BF8"/>
    <w:rsid w:val="0052304A"/>
    <w:rsid w:val="00523265"/>
    <w:rsid w:val="005238B0"/>
    <w:rsid w:val="00523AD9"/>
    <w:rsid w:val="00523BAD"/>
    <w:rsid w:val="00523C36"/>
    <w:rsid w:val="00523D63"/>
    <w:rsid w:val="0052406F"/>
    <w:rsid w:val="005243FC"/>
    <w:rsid w:val="00524558"/>
    <w:rsid w:val="0052528F"/>
    <w:rsid w:val="005254BF"/>
    <w:rsid w:val="00525F69"/>
    <w:rsid w:val="00526FB5"/>
    <w:rsid w:val="005301D2"/>
    <w:rsid w:val="005302E8"/>
    <w:rsid w:val="00530F39"/>
    <w:rsid w:val="00532273"/>
    <w:rsid w:val="00532C21"/>
    <w:rsid w:val="00533CB5"/>
    <w:rsid w:val="005341BA"/>
    <w:rsid w:val="00534754"/>
    <w:rsid w:val="0053475B"/>
    <w:rsid w:val="00534D46"/>
    <w:rsid w:val="005354F4"/>
    <w:rsid w:val="00535B45"/>
    <w:rsid w:val="00535BC2"/>
    <w:rsid w:val="00535FC8"/>
    <w:rsid w:val="00536E85"/>
    <w:rsid w:val="00537AE2"/>
    <w:rsid w:val="00537CD2"/>
    <w:rsid w:val="005400AC"/>
    <w:rsid w:val="0054028A"/>
    <w:rsid w:val="005406D7"/>
    <w:rsid w:val="0054140C"/>
    <w:rsid w:val="00541684"/>
    <w:rsid w:val="00541CAB"/>
    <w:rsid w:val="00541EA8"/>
    <w:rsid w:val="00541EA9"/>
    <w:rsid w:val="005426B2"/>
    <w:rsid w:val="00543585"/>
    <w:rsid w:val="005450C5"/>
    <w:rsid w:val="00545D13"/>
    <w:rsid w:val="005467D3"/>
    <w:rsid w:val="005469DB"/>
    <w:rsid w:val="00546CA7"/>
    <w:rsid w:val="00546D50"/>
    <w:rsid w:val="005474AF"/>
    <w:rsid w:val="00547C11"/>
    <w:rsid w:val="0055000D"/>
    <w:rsid w:val="00551EE5"/>
    <w:rsid w:val="00552AE7"/>
    <w:rsid w:val="00553361"/>
    <w:rsid w:val="00553774"/>
    <w:rsid w:val="00554F51"/>
    <w:rsid w:val="00555A31"/>
    <w:rsid w:val="0055658B"/>
    <w:rsid w:val="00556CD2"/>
    <w:rsid w:val="00557F1F"/>
    <w:rsid w:val="00560661"/>
    <w:rsid w:val="0056100D"/>
    <w:rsid w:val="005612C7"/>
    <w:rsid w:val="005612CC"/>
    <w:rsid w:val="0056149F"/>
    <w:rsid w:val="005619DF"/>
    <w:rsid w:val="00562AEB"/>
    <w:rsid w:val="00563051"/>
    <w:rsid w:val="0056343E"/>
    <w:rsid w:val="00563511"/>
    <w:rsid w:val="00563A4B"/>
    <w:rsid w:val="00564CD8"/>
    <w:rsid w:val="0056517A"/>
    <w:rsid w:val="0056535C"/>
    <w:rsid w:val="005657E0"/>
    <w:rsid w:val="00566975"/>
    <w:rsid w:val="00567BB5"/>
    <w:rsid w:val="005703C4"/>
    <w:rsid w:val="005706D0"/>
    <w:rsid w:val="0057098F"/>
    <w:rsid w:val="00570D9E"/>
    <w:rsid w:val="00570EA8"/>
    <w:rsid w:val="00570FF0"/>
    <w:rsid w:val="0057267E"/>
    <w:rsid w:val="00572DDF"/>
    <w:rsid w:val="00572E15"/>
    <w:rsid w:val="005743F7"/>
    <w:rsid w:val="00575731"/>
    <w:rsid w:val="00576840"/>
    <w:rsid w:val="00576889"/>
    <w:rsid w:val="00576C50"/>
    <w:rsid w:val="00576FAE"/>
    <w:rsid w:val="0057767E"/>
    <w:rsid w:val="005779BD"/>
    <w:rsid w:val="005800F5"/>
    <w:rsid w:val="005806EF"/>
    <w:rsid w:val="005816B4"/>
    <w:rsid w:val="00581B80"/>
    <w:rsid w:val="00581D27"/>
    <w:rsid w:val="00581D58"/>
    <w:rsid w:val="0058356E"/>
    <w:rsid w:val="005839AF"/>
    <w:rsid w:val="005842CF"/>
    <w:rsid w:val="00584DC1"/>
    <w:rsid w:val="00585C63"/>
    <w:rsid w:val="00586FAD"/>
    <w:rsid w:val="00587732"/>
    <w:rsid w:val="00587AF8"/>
    <w:rsid w:val="00587F53"/>
    <w:rsid w:val="0059080E"/>
    <w:rsid w:val="00590831"/>
    <w:rsid w:val="0059138E"/>
    <w:rsid w:val="00591F50"/>
    <w:rsid w:val="005923C6"/>
    <w:rsid w:val="00592449"/>
    <w:rsid w:val="00593B09"/>
    <w:rsid w:val="00594C76"/>
    <w:rsid w:val="00595B97"/>
    <w:rsid w:val="00595FDC"/>
    <w:rsid w:val="005965BB"/>
    <w:rsid w:val="00596672"/>
    <w:rsid w:val="005966C5"/>
    <w:rsid w:val="0059723F"/>
    <w:rsid w:val="0059730A"/>
    <w:rsid w:val="00597CC5"/>
    <w:rsid w:val="005A07AB"/>
    <w:rsid w:val="005A0829"/>
    <w:rsid w:val="005A0EB4"/>
    <w:rsid w:val="005A1393"/>
    <w:rsid w:val="005A152A"/>
    <w:rsid w:val="005A1553"/>
    <w:rsid w:val="005A19AA"/>
    <w:rsid w:val="005A268D"/>
    <w:rsid w:val="005A2CE8"/>
    <w:rsid w:val="005A346B"/>
    <w:rsid w:val="005A352F"/>
    <w:rsid w:val="005A35D8"/>
    <w:rsid w:val="005A368E"/>
    <w:rsid w:val="005A39D3"/>
    <w:rsid w:val="005A3CFA"/>
    <w:rsid w:val="005A4C09"/>
    <w:rsid w:val="005A67A1"/>
    <w:rsid w:val="005B0610"/>
    <w:rsid w:val="005B20EB"/>
    <w:rsid w:val="005B30BB"/>
    <w:rsid w:val="005B3B79"/>
    <w:rsid w:val="005B4571"/>
    <w:rsid w:val="005B4A04"/>
    <w:rsid w:val="005B4A87"/>
    <w:rsid w:val="005B50D3"/>
    <w:rsid w:val="005B5166"/>
    <w:rsid w:val="005B5BAD"/>
    <w:rsid w:val="005B62E7"/>
    <w:rsid w:val="005B76BA"/>
    <w:rsid w:val="005B76F8"/>
    <w:rsid w:val="005B7F31"/>
    <w:rsid w:val="005C1537"/>
    <w:rsid w:val="005C1577"/>
    <w:rsid w:val="005C1B60"/>
    <w:rsid w:val="005C2765"/>
    <w:rsid w:val="005C27EB"/>
    <w:rsid w:val="005C30C5"/>
    <w:rsid w:val="005C3266"/>
    <w:rsid w:val="005C33CC"/>
    <w:rsid w:val="005C3980"/>
    <w:rsid w:val="005C4628"/>
    <w:rsid w:val="005C4846"/>
    <w:rsid w:val="005C5460"/>
    <w:rsid w:val="005C59B8"/>
    <w:rsid w:val="005C5AB0"/>
    <w:rsid w:val="005C7F9C"/>
    <w:rsid w:val="005D0A25"/>
    <w:rsid w:val="005D14A6"/>
    <w:rsid w:val="005D446E"/>
    <w:rsid w:val="005D45AA"/>
    <w:rsid w:val="005D4E11"/>
    <w:rsid w:val="005D58D2"/>
    <w:rsid w:val="005D65EA"/>
    <w:rsid w:val="005D6895"/>
    <w:rsid w:val="005D743E"/>
    <w:rsid w:val="005E004D"/>
    <w:rsid w:val="005E00DD"/>
    <w:rsid w:val="005E0D14"/>
    <w:rsid w:val="005E10CC"/>
    <w:rsid w:val="005E17AB"/>
    <w:rsid w:val="005E190B"/>
    <w:rsid w:val="005E1B4A"/>
    <w:rsid w:val="005E2ABE"/>
    <w:rsid w:val="005E2CB5"/>
    <w:rsid w:val="005E2CB6"/>
    <w:rsid w:val="005E35EC"/>
    <w:rsid w:val="005E3627"/>
    <w:rsid w:val="005E3DF2"/>
    <w:rsid w:val="005E4159"/>
    <w:rsid w:val="005E4B20"/>
    <w:rsid w:val="005E4F47"/>
    <w:rsid w:val="005E58A0"/>
    <w:rsid w:val="005E5996"/>
    <w:rsid w:val="005E630E"/>
    <w:rsid w:val="005E6F19"/>
    <w:rsid w:val="005E7107"/>
    <w:rsid w:val="005E7F8C"/>
    <w:rsid w:val="005F047D"/>
    <w:rsid w:val="005F0F29"/>
    <w:rsid w:val="005F17FA"/>
    <w:rsid w:val="005F2696"/>
    <w:rsid w:val="005F3F18"/>
    <w:rsid w:val="005F4AB6"/>
    <w:rsid w:val="005F536D"/>
    <w:rsid w:val="005F65F4"/>
    <w:rsid w:val="005F7387"/>
    <w:rsid w:val="00600554"/>
    <w:rsid w:val="006006A5"/>
    <w:rsid w:val="006030E4"/>
    <w:rsid w:val="00603E17"/>
    <w:rsid w:val="00604305"/>
    <w:rsid w:val="00604E7D"/>
    <w:rsid w:val="00605E71"/>
    <w:rsid w:val="00606672"/>
    <w:rsid w:val="00606D0B"/>
    <w:rsid w:val="00607029"/>
    <w:rsid w:val="0060776B"/>
    <w:rsid w:val="006100A7"/>
    <w:rsid w:val="0061011C"/>
    <w:rsid w:val="00610B57"/>
    <w:rsid w:val="006110B4"/>
    <w:rsid w:val="00611503"/>
    <w:rsid w:val="006123C6"/>
    <w:rsid w:val="00614A7B"/>
    <w:rsid w:val="00614BA8"/>
    <w:rsid w:val="00614DD9"/>
    <w:rsid w:val="0061599B"/>
    <w:rsid w:val="00617AA1"/>
    <w:rsid w:val="006205F0"/>
    <w:rsid w:val="00620D3A"/>
    <w:rsid w:val="00621115"/>
    <w:rsid w:val="00621899"/>
    <w:rsid w:val="006222AE"/>
    <w:rsid w:val="006225B3"/>
    <w:rsid w:val="00622954"/>
    <w:rsid w:val="00622C4E"/>
    <w:rsid w:val="0062307A"/>
    <w:rsid w:val="0062328F"/>
    <w:rsid w:val="0062420F"/>
    <w:rsid w:val="00624ABA"/>
    <w:rsid w:val="00624CB7"/>
    <w:rsid w:val="00625256"/>
    <w:rsid w:val="00625D4B"/>
    <w:rsid w:val="006270E7"/>
    <w:rsid w:val="006278A5"/>
    <w:rsid w:val="006301EC"/>
    <w:rsid w:val="006309AD"/>
    <w:rsid w:val="00631523"/>
    <w:rsid w:val="00631989"/>
    <w:rsid w:val="00631BF3"/>
    <w:rsid w:val="00632566"/>
    <w:rsid w:val="00632A21"/>
    <w:rsid w:val="00632F17"/>
    <w:rsid w:val="00633330"/>
    <w:rsid w:val="006334B1"/>
    <w:rsid w:val="00633891"/>
    <w:rsid w:val="0063409D"/>
    <w:rsid w:val="00634B2A"/>
    <w:rsid w:val="0063507A"/>
    <w:rsid w:val="00635591"/>
    <w:rsid w:val="006356E0"/>
    <w:rsid w:val="0063577C"/>
    <w:rsid w:val="006362A2"/>
    <w:rsid w:val="0063698E"/>
    <w:rsid w:val="00636D46"/>
    <w:rsid w:val="0063733D"/>
    <w:rsid w:val="006377C3"/>
    <w:rsid w:val="00637E68"/>
    <w:rsid w:val="00637F1A"/>
    <w:rsid w:val="0064058B"/>
    <w:rsid w:val="00640FC5"/>
    <w:rsid w:val="00641920"/>
    <w:rsid w:val="00642ABE"/>
    <w:rsid w:val="00643C08"/>
    <w:rsid w:val="00644CA6"/>
    <w:rsid w:val="0064522C"/>
    <w:rsid w:val="00645544"/>
    <w:rsid w:val="00645C76"/>
    <w:rsid w:val="00646539"/>
    <w:rsid w:val="00646886"/>
    <w:rsid w:val="006473ED"/>
    <w:rsid w:val="00647691"/>
    <w:rsid w:val="00647E38"/>
    <w:rsid w:val="006518DD"/>
    <w:rsid w:val="00651CE9"/>
    <w:rsid w:val="00651F04"/>
    <w:rsid w:val="00652636"/>
    <w:rsid w:val="00652C4C"/>
    <w:rsid w:val="00653B6F"/>
    <w:rsid w:val="00653F32"/>
    <w:rsid w:val="0065407E"/>
    <w:rsid w:val="00654561"/>
    <w:rsid w:val="00655595"/>
    <w:rsid w:val="00655AF2"/>
    <w:rsid w:val="00655D5C"/>
    <w:rsid w:val="0065625B"/>
    <w:rsid w:val="006567DB"/>
    <w:rsid w:val="00656ACF"/>
    <w:rsid w:val="00657233"/>
    <w:rsid w:val="006579A4"/>
    <w:rsid w:val="006579D8"/>
    <w:rsid w:val="00662025"/>
    <w:rsid w:val="0066255C"/>
    <w:rsid w:val="006632AF"/>
    <w:rsid w:val="006640FF"/>
    <w:rsid w:val="00666148"/>
    <w:rsid w:val="00666565"/>
    <w:rsid w:val="006669B4"/>
    <w:rsid w:val="0066724A"/>
    <w:rsid w:val="006672F8"/>
    <w:rsid w:val="006677D8"/>
    <w:rsid w:val="00667833"/>
    <w:rsid w:val="00671327"/>
    <w:rsid w:val="006714BF"/>
    <w:rsid w:val="006733FC"/>
    <w:rsid w:val="006735F0"/>
    <w:rsid w:val="00673CED"/>
    <w:rsid w:val="00674577"/>
    <w:rsid w:val="006748C3"/>
    <w:rsid w:val="00674F50"/>
    <w:rsid w:val="00674F86"/>
    <w:rsid w:val="006763A3"/>
    <w:rsid w:val="006766D6"/>
    <w:rsid w:val="00677565"/>
    <w:rsid w:val="0068049B"/>
    <w:rsid w:val="00680575"/>
    <w:rsid w:val="00680D5A"/>
    <w:rsid w:val="00681C8D"/>
    <w:rsid w:val="00681F89"/>
    <w:rsid w:val="00682C7D"/>
    <w:rsid w:val="00684FE0"/>
    <w:rsid w:val="006861F9"/>
    <w:rsid w:val="0068662F"/>
    <w:rsid w:val="006873A8"/>
    <w:rsid w:val="00687889"/>
    <w:rsid w:val="006879C3"/>
    <w:rsid w:val="006912D6"/>
    <w:rsid w:val="00691372"/>
    <w:rsid w:val="00691F58"/>
    <w:rsid w:val="006922CC"/>
    <w:rsid w:val="006927F2"/>
    <w:rsid w:val="00693456"/>
    <w:rsid w:val="00695234"/>
    <w:rsid w:val="00695324"/>
    <w:rsid w:val="006959A5"/>
    <w:rsid w:val="00695E38"/>
    <w:rsid w:val="00696163"/>
    <w:rsid w:val="0069626B"/>
    <w:rsid w:val="006979D6"/>
    <w:rsid w:val="006A083D"/>
    <w:rsid w:val="006A0883"/>
    <w:rsid w:val="006A09E5"/>
    <w:rsid w:val="006A0B04"/>
    <w:rsid w:val="006A0E67"/>
    <w:rsid w:val="006A15CB"/>
    <w:rsid w:val="006A1D14"/>
    <w:rsid w:val="006A1DBA"/>
    <w:rsid w:val="006A310A"/>
    <w:rsid w:val="006A37C1"/>
    <w:rsid w:val="006A3816"/>
    <w:rsid w:val="006A44AD"/>
    <w:rsid w:val="006A44BE"/>
    <w:rsid w:val="006A4F25"/>
    <w:rsid w:val="006A61E3"/>
    <w:rsid w:val="006B084E"/>
    <w:rsid w:val="006B09F3"/>
    <w:rsid w:val="006B177F"/>
    <w:rsid w:val="006B1A0D"/>
    <w:rsid w:val="006B331B"/>
    <w:rsid w:val="006B35AE"/>
    <w:rsid w:val="006B3A81"/>
    <w:rsid w:val="006B48B3"/>
    <w:rsid w:val="006B4F3D"/>
    <w:rsid w:val="006B506E"/>
    <w:rsid w:val="006B5775"/>
    <w:rsid w:val="006B59C3"/>
    <w:rsid w:val="006B5C37"/>
    <w:rsid w:val="006B654D"/>
    <w:rsid w:val="006B6654"/>
    <w:rsid w:val="006B6CA1"/>
    <w:rsid w:val="006B6D3C"/>
    <w:rsid w:val="006B6E07"/>
    <w:rsid w:val="006B77A8"/>
    <w:rsid w:val="006B78E3"/>
    <w:rsid w:val="006B7CC7"/>
    <w:rsid w:val="006C188A"/>
    <w:rsid w:val="006C1C3A"/>
    <w:rsid w:val="006C358B"/>
    <w:rsid w:val="006C38DB"/>
    <w:rsid w:val="006C3A80"/>
    <w:rsid w:val="006C3BC0"/>
    <w:rsid w:val="006C3F87"/>
    <w:rsid w:val="006C57AF"/>
    <w:rsid w:val="006C59C9"/>
    <w:rsid w:val="006C61C9"/>
    <w:rsid w:val="006C61D4"/>
    <w:rsid w:val="006C69C4"/>
    <w:rsid w:val="006C7513"/>
    <w:rsid w:val="006C7DCF"/>
    <w:rsid w:val="006D0280"/>
    <w:rsid w:val="006D0CBC"/>
    <w:rsid w:val="006D1017"/>
    <w:rsid w:val="006D15B4"/>
    <w:rsid w:val="006D16AE"/>
    <w:rsid w:val="006D1C65"/>
    <w:rsid w:val="006D33DF"/>
    <w:rsid w:val="006D358B"/>
    <w:rsid w:val="006D46FB"/>
    <w:rsid w:val="006D47F7"/>
    <w:rsid w:val="006D5483"/>
    <w:rsid w:val="006D58BB"/>
    <w:rsid w:val="006D58C0"/>
    <w:rsid w:val="006D5B7B"/>
    <w:rsid w:val="006D5DA2"/>
    <w:rsid w:val="006D67E3"/>
    <w:rsid w:val="006D7257"/>
    <w:rsid w:val="006D7769"/>
    <w:rsid w:val="006E1062"/>
    <w:rsid w:val="006E146B"/>
    <w:rsid w:val="006E14FF"/>
    <w:rsid w:val="006E18BE"/>
    <w:rsid w:val="006E1A9C"/>
    <w:rsid w:val="006E1D81"/>
    <w:rsid w:val="006E2E9A"/>
    <w:rsid w:val="006E3179"/>
    <w:rsid w:val="006E3B31"/>
    <w:rsid w:val="006E3EE3"/>
    <w:rsid w:val="006E4E42"/>
    <w:rsid w:val="006E4FFC"/>
    <w:rsid w:val="006E5355"/>
    <w:rsid w:val="006E716E"/>
    <w:rsid w:val="006E79BC"/>
    <w:rsid w:val="006E7A3F"/>
    <w:rsid w:val="006E7BAF"/>
    <w:rsid w:val="006E7CAB"/>
    <w:rsid w:val="006F1CFF"/>
    <w:rsid w:val="006F3823"/>
    <w:rsid w:val="006F3A91"/>
    <w:rsid w:val="006F3BF7"/>
    <w:rsid w:val="006F46F4"/>
    <w:rsid w:val="006F472E"/>
    <w:rsid w:val="006F4797"/>
    <w:rsid w:val="006F72E0"/>
    <w:rsid w:val="006F7A8D"/>
    <w:rsid w:val="007000E7"/>
    <w:rsid w:val="00700612"/>
    <w:rsid w:val="007007BC"/>
    <w:rsid w:val="00700D0A"/>
    <w:rsid w:val="00701D96"/>
    <w:rsid w:val="00701E41"/>
    <w:rsid w:val="0070279A"/>
    <w:rsid w:val="00702962"/>
    <w:rsid w:val="007029E8"/>
    <w:rsid w:val="00702CC6"/>
    <w:rsid w:val="00703011"/>
    <w:rsid w:val="007032B5"/>
    <w:rsid w:val="0070341E"/>
    <w:rsid w:val="00703AB0"/>
    <w:rsid w:val="00703C46"/>
    <w:rsid w:val="007064E9"/>
    <w:rsid w:val="00706D14"/>
    <w:rsid w:val="00707B41"/>
    <w:rsid w:val="00707BCC"/>
    <w:rsid w:val="00710039"/>
    <w:rsid w:val="0071054A"/>
    <w:rsid w:val="0071054F"/>
    <w:rsid w:val="007107EB"/>
    <w:rsid w:val="007116BD"/>
    <w:rsid w:val="00713A54"/>
    <w:rsid w:val="00713A96"/>
    <w:rsid w:val="00713DA2"/>
    <w:rsid w:val="00714B09"/>
    <w:rsid w:val="00715468"/>
    <w:rsid w:val="00716451"/>
    <w:rsid w:val="00716B4B"/>
    <w:rsid w:val="00716F0C"/>
    <w:rsid w:val="00717581"/>
    <w:rsid w:val="007178F7"/>
    <w:rsid w:val="00720240"/>
    <w:rsid w:val="007202FC"/>
    <w:rsid w:val="007210B1"/>
    <w:rsid w:val="00721111"/>
    <w:rsid w:val="007214BC"/>
    <w:rsid w:val="0072152D"/>
    <w:rsid w:val="00721ACD"/>
    <w:rsid w:val="0072263D"/>
    <w:rsid w:val="007227BE"/>
    <w:rsid w:val="00722F66"/>
    <w:rsid w:val="007239CB"/>
    <w:rsid w:val="00723B15"/>
    <w:rsid w:val="00724555"/>
    <w:rsid w:val="00725154"/>
    <w:rsid w:val="007262D0"/>
    <w:rsid w:val="00726302"/>
    <w:rsid w:val="00727833"/>
    <w:rsid w:val="0072788E"/>
    <w:rsid w:val="00730CE9"/>
    <w:rsid w:val="0073150D"/>
    <w:rsid w:val="00732067"/>
    <w:rsid w:val="00732327"/>
    <w:rsid w:val="00732657"/>
    <w:rsid w:val="0073306F"/>
    <w:rsid w:val="007337BC"/>
    <w:rsid w:val="00733B4D"/>
    <w:rsid w:val="007346B0"/>
    <w:rsid w:val="00734A42"/>
    <w:rsid w:val="00735AE7"/>
    <w:rsid w:val="00735B33"/>
    <w:rsid w:val="00735F44"/>
    <w:rsid w:val="007370F4"/>
    <w:rsid w:val="007371F1"/>
    <w:rsid w:val="007377E0"/>
    <w:rsid w:val="00737CFF"/>
    <w:rsid w:val="00742B5B"/>
    <w:rsid w:val="00742BE0"/>
    <w:rsid w:val="00743400"/>
    <w:rsid w:val="007434B5"/>
    <w:rsid w:val="00744762"/>
    <w:rsid w:val="00744E52"/>
    <w:rsid w:val="00744F38"/>
    <w:rsid w:val="007454DF"/>
    <w:rsid w:val="00747595"/>
    <w:rsid w:val="00747B1B"/>
    <w:rsid w:val="00751A66"/>
    <w:rsid w:val="00751F2B"/>
    <w:rsid w:val="0075203D"/>
    <w:rsid w:val="007530A9"/>
    <w:rsid w:val="00753345"/>
    <w:rsid w:val="007540B0"/>
    <w:rsid w:val="0075489D"/>
    <w:rsid w:val="0075529A"/>
    <w:rsid w:val="007554EC"/>
    <w:rsid w:val="00755707"/>
    <w:rsid w:val="007568E8"/>
    <w:rsid w:val="00756C6B"/>
    <w:rsid w:val="00757F15"/>
    <w:rsid w:val="00761442"/>
    <w:rsid w:val="00761537"/>
    <w:rsid w:val="00761B6F"/>
    <w:rsid w:val="00761BD0"/>
    <w:rsid w:val="0076226C"/>
    <w:rsid w:val="00762785"/>
    <w:rsid w:val="00763415"/>
    <w:rsid w:val="00763677"/>
    <w:rsid w:val="00763CF9"/>
    <w:rsid w:val="00763FC9"/>
    <w:rsid w:val="00764198"/>
    <w:rsid w:val="0076532B"/>
    <w:rsid w:val="00765BA8"/>
    <w:rsid w:val="00765E87"/>
    <w:rsid w:val="00766083"/>
    <w:rsid w:val="00766E9A"/>
    <w:rsid w:val="007674C3"/>
    <w:rsid w:val="00767997"/>
    <w:rsid w:val="0077012A"/>
    <w:rsid w:val="007702CF"/>
    <w:rsid w:val="00770D2C"/>
    <w:rsid w:val="00770DCC"/>
    <w:rsid w:val="007722E8"/>
    <w:rsid w:val="00772889"/>
    <w:rsid w:val="00772C49"/>
    <w:rsid w:val="00772F28"/>
    <w:rsid w:val="007736DC"/>
    <w:rsid w:val="00774CBD"/>
    <w:rsid w:val="007759D6"/>
    <w:rsid w:val="007761D6"/>
    <w:rsid w:val="00776C3B"/>
    <w:rsid w:val="00776CA3"/>
    <w:rsid w:val="00777254"/>
    <w:rsid w:val="00780E97"/>
    <w:rsid w:val="007813A4"/>
    <w:rsid w:val="0078252C"/>
    <w:rsid w:val="007831D3"/>
    <w:rsid w:val="0078331B"/>
    <w:rsid w:val="00783879"/>
    <w:rsid w:val="00783BCE"/>
    <w:rsid w:val="007843C3"/>
    <w:rsid w:val="0078478D"/>
    <w:rsid w:val="00784A58"/>
    <w:rsid w:val="00785C25"/>
    <w:rsid w:val="00785F1F"/>
    <w:rsid w:val="00786AF9"/>
    <w:rsid w:val="00787751"/>
    <w:rsid w:val="00790F98"/>
    <w:rsid w:val="007912C1"/>
    <w:rsid w:val="0079204E"/>
    <w:rsid w:val="0079278F"/>
    <w:rsid w:val="00793362"/>
    <w:rsid w:val="00795A1B"/>
    <w:rsid w:val="00796D03"/>
    <w:rsid w:val="00797441"/>
    <w:rsid w:val="007A010F"/>
    <w:rsid w:val="007A016F"/>
    <w:rsid w:val="007A062B"/>
    <w:rsid w:val="007A0A44"/>
    <w:rsid w:val="007A16E3"/>
    <w:rsid w:val="007A1742"/>
    <w:rsid w:val="007A1E0F"/>
    <w:rsid w:val="007A3C41"/>
    <w:rsid w:val="007A3F0B"/>
    <w:rsid w:val="007A472F"/>
    <w:rsid w:val="007A4A63"/>
    <w:rsid w:val="007A51C5"/>
    <w:rsid w:val="007A57A2"/>
    <w:rsid w:val="007A612B"/>
    <w:rsid w:val="007A614E"/>
    <w:rsid w:val="007A691B"/>
    <w:rsid w:val="007B06AF"/>
    <w:rsid w:val="007B0ED8"/>
    <w:rsid w:val="007B120E"/>
    <w:rsid w:val="007B24AC"/>
    <w:rsid w:val="007B3A58"/>
    <w:rsid w:val="007B3BC1"/>
    <w:rsid w:val="007B4A69"/>
    <w:rsid w:val="007B501C"/>
    <w:rsid w:val="007B56C2"/>
    <w:rsid w:val="007B59F5"/>
    <w:rsid w:val="007B5E72"/>
    <w:rsid w:val="007B640A"/>
    <w:rsid w:val="007B6A2B"/>
    <w:rsid w:val="007B6C08"/>
    <w:rsid w:val="007B6F53"/>
    <w:rsid w:val="007B7B5D"/>
    <w:rsid w:val="007C1735"/>
    <w:rsid w:val="007C2370"/>
    <w:rsid w:val="007C2D69"/>
    <w:rsid w:val="007C2ECF"/>
    <w:rsid w:val="007C39E3"/>
    <w:rsid w:val="007C3FC3"/>
    <w:rsid w:val="007C51B5"/>
    <w:rsid w:val="007C596C"/>
    <w:rsid w:val="007C5BDE"/>
    <w:rsid w:val="007C6037"/>
    <w:rsid w:val="007C60B0"/>
    <w:rsid w:val="007C63A9"/>
    <w:rsid w:val="007C641A"/>
    <w:rsid w:val="007C73CC"/>
    <w:rsid w:val="007C7BAC"/>
    <w:rsid w:val="007D05C3"/>
    <w:rsid w:val="007D08AC"/>
    <w:rsid w:val="007D0960"/>
    <w:rsid w:val="007D1367"/>
    <w:rsid w:val="007D23C3"/>
    <w:rsid w:val="007D3CD7"/>
    <w:rsid w:val="007D43E5"/>
    <w:rsid w:val="007D4771"/>
    <w:rsid w:val="007D4D00"/>
    <w:rsid w:val="007D5541"/>
    <w:rsid w:val="007D5F37"/>
    <w:rsid w:val="007D6A1C"/>
    <w:rsid w:val="007D6BD5"/>
    <w:rsid w:val="007D735B"/>
    <w:rsid w:val="007D7A3B"/>
    <w:rsid w:val="007D7BC8"/>
    <w:rsid w:val="007E0600"/>
    <w:rsid w:val="007E21C7"/>
    <w:rsid w:val="007E21FC"/>
    <w:rsid w:val="007E3A0A"/>
    <w:rsid w:val="007E43F1"/>
    <w:rsid w:val="007E5395"/>
    <w:rsid w:val="007E53A6"/>
    <w:rsid w:val="007E5457"/>
    <w:rsid w:val="007E60B2"/>
    <w:rsid w:val="007E6D5D"/>
    <w:rsid w:val="007F0B85"/>
    <w:rsid w:val="007F0D96"/>
    <w:rsid w:val="007F1438"/>
    <w:rsid w:val="007F1BCC"/>
    <w:rsid w:val="007F1D13"/>
    <w:rsid w:val="007F1EAA"/>
    <w:rsid w:val="007F2053"/>
    <w:rsid w:val="007F21EF"/>
    <w:rsid w:val="007F2CD0"/>
    <w:rsid w:val="007F3465"/>
    <w:rsid w:val="007F3B49"/>
    <w:rsid w:val="007F3B8C"/>
    <w:rsid w:val="007F3D32"/>
    <w:rsid w:val="007F3D8E"/>
    <w:rsid w:val="007F4488"/>
    <w:rsid w:val="007F45B1"/>
    <w:rsid w:val="007F4F96"/>
    <w:rsid w:val="007F6A23"/>
    <w:rsid w:val="007F6D12"/>
    <w:rsid w:val="007F7196"/>
    <w:rsid w:val="007F789B"/>
    <w:rsid w:val="007F7F28"/>
    <w:rsid w:val="007F7F4D"/>
    <w:rsid w:val="007F7F51"/>
    <w:rsid w:val="008000C5"/>
    <w:rsid w:val="00800126"/>
    <w:rsid w:val="00800A16"/>
    <w:rsid w:val="0080198D"/>
    <w:rsid w:val="008019B7"/>
    <w:rsid w:val="008019C7"/>
    <w:rsid w:val="00802DEB"/>
    <w:rsid w:val="008032C1"/>
    <w:rsid w:val="0080515E"/>
    <w:rsid w:val="00805D19"/>
    <w:rsid w:val="00805E9E"/>
    <w:rsid w:val="00806217"/>
    <w:rsid w:val="00806541"/>
    <w:rsid w:val="00806B0B"/>
    <w:rsid w:val="00807CEF"/>
    <w:rsid w:val="008108D8"/>
    <w:rsid w:val="00811943"/>
    <w:rsid w:val="00812796"/>
    <w:rsid w:val="00812B1E"/>
    <w:rsid w:val="00812ED1"/>
    <w:rsid w:val="008132B0"/>
    <w:rsid w:val="008136E7"/>
    <w:rsid w:val="00813AD7"/>
    <w:rsid w:val="00813B0B"/>
    <w:rsid w:val="00814428"/>
    <w:rsid w:val="00815A3F"/>
    <w:rsid w:val="008164F1"/>
    <w:rsid w:val="00817690"/>
    <w:rsid w:val="00817CC4"/>
    <w:rsid w:val="008202B6"/>
    <w:rsid w:val="00820C85"/>
    <w:rsid w:val="00821256"/>
    <w:rsid w:val="00821B91"/>
    <w:rsid w:val="00821BA8"/>
    <w:rsid w:val="00821E61"/>
    <w:rsid w:val="008221CD"/>
    <w:rsid w:val="00822F1D"/>
    <w:rsid w:val="0082371F"/>
    <w:rsid w:val="0082421D"/>
    <w:rsid w:val="00824623"/>
    <w:rsid w:val="0082613F"/>
    <w:rsid w:val="008267DB"/>
    <w:rsid w:val="00826E1A"/>
    <w:rsid w:val="00827ED1"/>
    <w:rsid w:val="00830F14"/>
    <w:rsid w:val="00831181"/>
    <w:rsid w:val="008315AE"/>
    <w:rsid w:val="008320E2"/>
    <w:rsid w:val="00833298"/>
    <w:rsid w:val="00834174"/>
    <w:rsid w:val="0083430C"/>
    <w:rsid w:val="00834B33"/>
    <w:rsid w:val="008354D3"/>
    <w:rsid w:val="008363CF"/>
    <w:rsid w:val="008369E0"/>
    <w:rsid w:val="00836A2D"/>
    <w:rsid w:val="00840507"/>
    <w:rsid w:val="00840F2B"/>
    <w:rsid w:val="0084454D"/>
    <w:rsid w:val="00844BF4"/>
    <w:rsid w:val="0084595A"/>
    <w:rsid w:val="00847335"/>
    <w:rsid w:val="008500B7"/>
    <w:rsid w:val="00850BAC"/>
    <w:rsid w:val="00850D33"/>
    <w:rsid w:val="00850FF1"/>
    <w:rsid w:val="008511B6"/>
    <w:rsid w:val="00851C1D"/>
    <w:rsid w:val="00851F78"/>
    <w:rsid w:val="00851FBD"/>
    <w:rsid w:val="008525F0"/>
    <w:rsid w:val="008526E9"/>
    <w:rsid w:val="008535A5"/>
    <w:rsid w:val="00853A92"/>
    <w:rsid w:val="00853C2D"/>
    <w:rsid w:val="00853FF0"/>
    <w:rsid w:val="008543AB"/>
    <w:rsid w:val="00854561"/>
    <w:rsid w:val="00855120"/>
    <w:rsid w:val="00855242"/>
    <w:rsid w:val="008552B8"/>
    <w:rsid w:val="00856E25"/>
    <w:rsid w:val="00857072"/>
    <w:rsid w:val="008570B6"/>
    <w:rsid w:val="00860522"/>
    <w:rsid w:val="00860BED"/>
    <w:rsid w:val="0086160D"/>
    <w:rsid w:val="0086204D"/>
    <w:rsid w:val="0086276A"/>
    <w:rsid w:val="00862B96"/>
    <w:rsid w:val="0086300E"/>
    <w:rsid w:val="0086331F"/>
    <w:rsid w:val="008634DB"/>
    <w:rsid w:val="0086396E"/>
    <w:rsid w:val="00863F02"/>
    <w:rsid w:val="008647D6"/>
    <w:rsid w:val="00864DA6"/>
    <w:rsid w:val="00864E82"/>
    <w:rsid w:val="00865110"/>
    <w:rsid w:val="00865E93"/>
    <w:rsid w:val="00865FF4"/>
    <w:rsid w:val="00866147"/>
    <w:rsid w:val="00866D27"/>
    <w:rsid w:val="00867102"/>
    <w:rsid w:val="00870D67"/>
    <w:rsid w:val="00871D68"/>
    <w:rsid w:val="0087270F"/>
    <w:rsid w:val="00872A3C"/>
    <w:rsid w:val="00872B3F"/>
    <w:rsid w:val="00873919"/>
    <w:rsid w:val="00874612"/>
    <w:rsid w:val="008746B1"/>
    <w:rsid w:val="00874E18"/>
    <w:rsid w:val="00875524"/>
    <w:rsid w:val="008760C9"/>
    <w:rsid w:val="00877384"/>
    <w:rsid w:val="00877C9C"/>
    <w:rsid w:val="0088113D"/>
    <w:rsid w:val="00881369"/>
    <w:rsid w:val="0088158E"/>
    <w:rsid w:val="00881B4C"/>
    <w:rsid w:val="00882280"/>
    <w:rsid w:val="008829E1"/>
    <w:rsid w:val="00882E95"/>
    <w:rsid w:val="00883D54"/>
    <w:rsid w:val="0088454B"/>
    <w:rsid w:val="00884979"/>
    <w:rsid w:val="00886A94"/>
    <w:rsid w:val="00886C47"/>
    <w:rsid w:val="00886FDD"/>
    <w:rsid w:val="00887D0C"/>
    <w:rsid w:val="00887EF7"/>
    <w:rsid w:val="008905D7"/>
    <w:rsid w:val="00890D0D"/>
    <w:rsid w:val="00890FDC"/>
    <w:rsid w:val="00892187"/>
    <w:rsid w:val="008927CD"/>
    <w:rsid w:val="00893824"/>
    <w:rsid w:val="0089416B"/>
    <w:rsid w:val="0089469F"/>
    <w:rsid w:val="00896478"/>
    <w:rsid w:val="0089682A"/>
    <w:rsid w:val="00897B60"/>
    <w:rsid w:val="00897F1D"/>
    <w:rsid w:val="008A104B"/>
    <w:rsid w:val="008A16D0"/>
    <w:rsid w:val="008A1F5F"/>
    <w:rsid w:val="008A2E88"/>
    <w:rsid w:val="008A3150"/>
    <w:rsid w:val="008A3A18"/>
    <w:rsid w:val="008A575A"/>
    <w:rsid w:val="008A665F"/>
    <w:rsid w:val="008A6755"/>
    <w:rsid w:val="008A7FF3"/>
    <w:rsid w:val="008B09A2"/>
    <w:rsid w:val="008B0B16"/>
    <w:rsid w:val="008B12EE"/>
    <w:rsid w:val="008B1371"/>
    <w:rsid w:val="008B4113"/>
    <w:rsid w:val="008B4133"/>
    <w:rsid w:val="008B4DF0"/>
    <w:rsid w:val="008B5029"/>
    <w:rsid w:val="008B58F4"/>
    <w:rsid w:val="008B5D14"/>
    <w:rsid w:val="008B64D1"/>
    <w:rsid w:val="008B6C3A"/>
    <w:rsid w:val="008B76D9"/>
    <w:rsid w:val="008B790E"/>
    <w:rsid w:val="008C11BA"/>
    <w:rsid w:val="008C1338"/>
    <w:rsid w:val="008C19F6"/>
    <w:rsid w:val="008C1EB7"/>
    <w:rsid w:val="008C2445"/>
    <w:rsid w:val="008C26E0"/>
    <w:rsid w:val="008C29A6"/>
    <w:rsid w:val="008C2A28"/>
    <w:rsid w:val="008C33D8"/>
    <w:rsid w:val="008C388C"/>
    <w:rsid w:val="008C4B9B"/>
    <w:rsid w:val="008C4C88"/>
    <w:rsid w:val="008C5D0F"/>
    <w:rsid w:val="008C5D91"/>
    <w:rsid w:val="008C6158"/>
    <w:rsid w:val="008C66E0"/>
    <w:rsid w:val="008C72A7"/>
    <w:rsid w:val="008C7331"/>
    <w:rsid w:val="008C75BD"/>
    <w:rsid w:val="008C762A"/>
    <w:rsid w:val="008D09DA"/>
    <w:rsid w:val="008D1945"/>
    <w:rsid w:val="008D2410"/>
    <w:rsid w:val="008D250F"/>
    <w:rsid w:val="008D2C82"/>
    <w:rsid w:val="008D338B"/>
    <w:rsid w:val="008D33F2"/>
    <w:rsid w:val="008D4692"/>
    <w:rsid w:val="008D4993"/>
    <w:rsid w:val="008D4B26"/>
    <w:rsid w:val="008D50BF"/>
    <w:rsid w:val="008D54F2"/>
    <w:rsid w:val="008D69D8"/>
    <w:rsid w:val="008D71CF"/>
    <w:rsid w:val="008D7CAB"/>
    <w:rsid w:val="008E0760"/>
    <w:rsid w:val="008E123B"/>
    <w:rsid w:val="008E12D6"/>
    <w:rsid w:val="008E1448"/>
    <w:rsid w:val="008E2238"/>
    <w:rsid w:val="008E2598"/>
    <w:rsid w:val="008E39E5"/>
    <w:rsid w:val="008E436E"/>
    <w:rsid w:val="008E45DE"/>
    <w:rsid w:val="008E466C"/>
    <w:rsid w:val="008E6424"/>
    <w:rsid w:val="008E6897"/>
    <w:rsid w:val="008E6990"/>
    <w:rsid w:val="008E7603"/>
    <w:rsid w:val="008E7829"/>
    <w:rsid w:val="008F070A"/>
    <w:rsid w:val="008F22F9"/>
    <w:rsid w:val="008F2CF1"/>
    <w:rsid w:val="008F34B0"/>
    <w:rsid w:val="008F38CD"/>
    <w:rsid w:val="008F45A9"/>
    <w:rsid w:val="008F4AE3"/>
    <w:rsid w:val="008F578A"/>
    <w:rsid w:val="008F60F8"/>
    <w:rsid w:val="008F6668"/>
    <w:rsid w:val="008F6FE0"/>
    <w:rsid w:val="008F6FEA"/>
    <w:rsid w:val="008F7CCA"/>
    <w:rsid w:val="008F7F2E"/>
    <w:rsid w:val="008F7F52"/>
    <w:rsid w:val="00901432"/>
    <w:rsid w:val="00901BF6"/>
    <w:rsid w:val="00901D18"/>
    <w:rsid w:val="00902716"/>
    <w:rsid w:val="00903174"/>
    <w:rsid w:val="00903C37"/>
    <w:rsid w:val="00904605"/>
    <w:rsid w:val="00904748"/>
    <w:rsid w:val="009051DF"/>
    <w:rsid w:val="0090523A"/>
    <w:rsid w:val="009052C1"/>
    <w:rsid w:val="009060D8"/>
    <w:rsid w:val="00906C0E"/>
    <w:rsid w:val="00907249"/>
    <w:rsid w:val="00907B92"/>
    <w:rsid w:val="00907DA0"/>
    <w:rsid w:val="00912005"/>
    <w:rsid w:val="009121C2"/>
    <w:rsid w:val="0091252F"/>
    <w:rsid w:val="00912569"/>
    <w:rsid w:val="00912B7F"/>
    <w:rsid w:val="00912BE2"/>
    <w:rsid w:val="00912FA4"/>
    <w:rsid w:val="00913495"/>
    <w:rsid w:val="0091463F"/>
    <w:rsid w:val="0091515B"/>
    <w:rsid w:val="00915175"/>
    <w:rsid w:val="009151E9"/>
    <w:rsid w:val="0091526D"/>
    <w:rsid w:val="00915809"/>
    <w:rsid w:val="00916369"/>
    <w:rsid w:val="0091718A"/>
    <w:rsid w:val="0091734E"/>
    <w:rsid w:val="009177F2"/>
    <w:rsid w:val="00920148"/>
    <w:rsid w:val="00920192"/>
    <w:rsid w:val="009205E8"/>
    <w:rsid w:val="00920FB6"/>
    <w:rsid w:val="00921709"/>
    <w:rsid w:val="00922195"/>
    <w:rsid w:val="00922550"/>
    <w:rsid w:val="0092300C"/>
    <w:rsid w:val="0092423B"/>
    <w:rsid w:val="00924A84"/>
    <w:rsid w:val="00924F0D"/>
    <w:rsid w:val="009266D7"/>
    <w:rsid w:val="00926AE9"/>
    <w:rsid w:val="00926F4D"/>
    <w:rsid w:val="00926F84"/>
    <w:rsid w:val="009273A1"/>
    <w:rsid w:val="00930820"/>
    <w:rsid w:val="00931082"/>
    <w:rsid w:val="009317F2"/>
    <w:rsid w:val="00931E5E"/>
    <w:rsid w:val="009321E9"/>
    <w:rsid w:val="00932C63"/>
    <w:rsid w:val="0093313A"/>
    <w:rsid w:val="009332C7"/>
    <w:rsid w:val="009335E2"/>
    <w:rsid w:val="00934928"/>
    <w:rsid w:val="009350C2"/>
    <w:rsid w:val="009354CE"/>
    <w:rsid w:val="00936710"/>
    <w:rsid w:val="00936D6C"/>
    <w:rsid w:val="00937C98"/>
    <w:rsid w:val="00937DB9"/>
    <w:rsid w:val="00940892"/>
    <w:rsid w:val="009410BE"/>
    <w:rsid w:val="00941467"/>
    <w:rsid w:val="00941AA0"/>
    <w:rsid w:val="00941E16"/>
    <w:rsid w:val="00942AE2"/>
    <w:rsid w:val="0094359E"/>
    <w:rsid w:val="009449B7"/>
    <w:rsid w:val="00944D73"/>
    <w:rsid w:val="009454B9"/>
    <w:rsid w:val="00946CE8"/>
    <w:rsid w:val="00946D3E"/>
    <w:rsid w:val="009476EE"/>
    <w:rsid w:val="00947DB5"/>
    <w:rsid w:val="00947E2B"/>
    <w:rsid w:val="009516E5"/>
    <w:rsid w:val="00952490"/>
    <w:rsid w:val="00952B27"/>
    <w:rsid w:val="009530F7"/>
    <w:rsid w:val="0095323C"/>
    <w:rsid w:val="00954033"/>
    <w:rsid w:val="0095487A"/>
    <w:rsid w:val="00954CA3"/>
    <w:rsid w:val="00955B75"/>
    <w:rsid w:val="009560E8"/>
    <w:rsid w:val="00956180"/>
    <w:rsid w:val="009568E1"/>
    <w:rsid w:val="00956FA5"/>
    <w:rsid w:val="009570A7"/>
    <w:rsid w:val="00957297"/>
    <w:rsid w:val="00957D23"/>
    <w:rsid w:val="009604E8"/>
    <w:rsid w:val="0096064A"/>
    <w:rsid w:val="0096074C"/>
    <w:rsid w:val="00960B79"/>
    <w:rsid w:val="00960B8B"/>
    <w:rsid w:val="0096127F"/>
    <w:rsid w:val="009618D0"/>
    <w:rsid w:val="00961FB0"/>
    <w:rsid w:val="0096206D"/>
    <w:rsid w:val="0096265A"/>
    <w:rsid w:val="00962CBC"/>
    <w:rsid w:val="009639E4"/>
    <w:rsid w:val="00963CFF"/>
    <w:rsid w:val="00964A3F"/>
    <w:rsid w:val="00964AF9"/>
    <w:rsid w:val="00965431"/>
    <w:rsid w:val="0096619D"/>
    <w:rsid w:val="00966C51"/>
    <w:rsid w:val="009671D1"/>
    <w:rsid w:val="00970476"/>
    <w:rsid w:val="00970914"/>
    <w:rsid w:val="009714DB"/>
    <w:rsid w:val="009722F2"/>
    <w:rsid w:val="00972C6B"/>
    <w:rsid w:val="0097379E"/>
    <w:rsid w:val="00973E05"/>
    <w:rsid w:val="00974666"/>
    <w:rsid w:val="00974699"/>
    <w:rsid w:val="009750E8"/>
    <w:rsid w:val="00975723"/>
    <w:rsid w:val="00977A30"/>
    <w:rsid w:val="00977C99"/>
    <w:rsid w:val="00977E74"/>
    <w:rsid w:val="00980F70"/>
    <w:rsid w:val="0098303C"/>
    <w:rsid w:val="00984727"/>
    <w:rsid w:val="00984BF3"/>
    <w:rsid w:val="00986116"/>
    <w:rsid w:val="0098666D"/>
    <w:rsid w:val="009869F8"/>
    <w:rsid w:val="00986BB1"/>
    <w:rsid w:val="009873B8"/>
    <w:rsid w:val="00987A9D"/>
    <w:rsid w:val="00990A74"/>
    <w:rsid w:val="00990BBD"/>
    <w:rsid w:val="00990F48"/>
    <w:rsid w:val="0099125C"/>
    <w:rsid w:val="00991A8E"/>
    <w:rsid w:val="00992358"/>
    <w:rsid w:val="00992C03"/>
    <w:rsid w:val="00993BBB"/>
    <w:rsid w:val="00993D15"/>
    <w:rsid w:val="00995A10"/>
    <w:rsid w:val="009960BF"/>
    <w:rsid w:val="00997449"/>
    <w:rsid w:val="0099761C"/>
    <w:rsid w:val="009977D4"/>
    <w:rsid w:val="0099783B"/>
    <w:rsid w:val="009A014F"/>
    <w:rsid w:val="009A0152"/>
    <w:rsid w:val="009A01AE"/>
    <w:rsid w:val="009A158C"/>
    <w:rsid w:val="009A15AE"/>
    <w:rsid w:val="009A2758"/>
    <w:rsid w:val="009A2D5E"/>
    <w:rsid w:val="009A2F90"/>
    <w:rsid w:val="009A3DA1"/>
    <w:rsid w:val="009A4485"/>
    <w:rsid w:val="009A4C4C"/>
    <w:rsid w:val="009A5D10"/>
    <w:rsid w:val="009A5D6B"/>
    <w:rsid w:val="009A7195"/>
    <w:rsid w:val="009A7E19"/>
    <w:rsid w:val="009B0299"/>
    <w:rsid w:val="009B0D5A"/>
    <w:rsid w:val="009B2CAF"/>
    <w:rsid w:val="009B34DD"/>
    <w:rsid w:val="009B356C"/>
    <w:rsid w:val="009B398E"/>
    <w:rsid w:val="009B481C"/>
    <w:rsid w:val="009B4CD5"/>
    <w:rsid w:val="009B4F24"/>
    <w:rsid w:val="009B4F61"/>
    <w:rsid w:val="009B500B"/>
    <w:rsid w:val="009B6500"/>
    <w:rsid w:val="009B653D"/>
    <w:rsid w:val="009B6F39"/>
    <w:rsid w:val="009B70AE"/>
    <w:rsid w:val="009B747E"/>
    <w:rsid w:val="009B7641"/>
    <w:rsid w:val="009C04AF"/>
    <w:rsid w:val="009C064C"/>
    <w:rsid w:val="009C0CAF"/>
    <w:rsid w:val="009C1583"/>
    <w:rsid w:val="009C1BF5"/>
    <w:rsid w:val="009C1C92"/>
    <w:rsid w:val="009C35B0"/>
    <w:rsid w:val="009C37DC"/>
    <w:rsid w:val="009C3802"/>
    <w:rsid w:val="009C3D67"/>
    <w:rsid w:val="009C3E83"/>
    <w:rsid w:val="009C420F"/>
    <w:rsid w:val="009C5077"/>
    <w:rsid w:val="009C571C"/>
    <w:rsid w:val="009C5EEB"/>
    <w:rsid w:val="009C606E"/>
    <w:rsid w:val="009C77B4"/>
    <w:rsid w:val="009C77DC"/>
    <w:rsid w:val="009C7E44"/>
    <w:rsid w:val="009D0272"/>
    <w:rsid w:val="009D0303"/>
    <w:rsid w:val="009D04CA"/>
    <w:rsid w:val="009D07C6"/>
    <w:rsid w:val="009D12B5"/>
    <w:rsid w:val="009D2E53"/>
    <w:rsid w:val="009D3AB7"/>
    <w:rsid w:val="009D3CFB"/>
    <w:rsid w:val="009D4471"/>
    <w:rsid w:val="009D5744"/>
    <w:rsid w:val="009E0FDD"/>
    <w:rsid w:val="009E104C"/>
    <w:rsid w:val="009E11D2"/>
    <w:rsid w:val="009E12BB"/>
    <w:rsid w:val="009E229F"/>
    <w:rsid w:val="009E22D9"/>
    <w:rsid w:val="009E2A0F"/>
    <w:rsid w:val="009E2DB9"/>
    <w:rsid w:val="009E4692"/>
    <w:rsid w:val="009E48AB"/>
    <w:rsid w:val="009E4D3E"/>
    <w:rsid w:val="009E4DC6"/>
    <w:rsid w:val="009E4E6B"/>
    <w:rsid w:val="009E5AC5"/>
    <w:rsid w:val="009E680E"/>
    <w:rsid w:val="009E6EAA"/>
    <w:rsid w:val="009E6EE2"/>
    <w:rsid w:val="009E6EF0"/>
    <w:rsid w:val="009E749A"/>
    <w:rsid w:val="009E7788"/>
    <w:rsid w:val="009F01D7"/>
    <w:rsid w:val="009F05AD"/>
    <w:rsid w:val="009F0A51"/>
    <w:rsid w:val="009F25DD"/>
    <w:rsid w:val="009F3060"/>
    <w:rsid w:val="009F36D0"/>
    <w:rsid w:val="009F374D"/>
    <w:rsid w:val="009F37B6"/>
    <w:rsid w:val="009F37CC"/>
    <w:rsid w:val="009F3E65"/>
    <w:rsid w:val="009F4721"/>
    <w:rsid w:val="009F4DD2"/>
    <w:rsid w:val="009F4F7E"/>
    <w:rsid w:val="009F5782"/>
    <w:rsid w:val="009F61A4"/>
    <w:rsid w:val="009F75AA"/>
    <w:rsid w:val="009F7EBC"/>
    <w:rsid w:val="009F7EF7"/>
    <w:rsid w:val="00A00333"/>
    <w:rsid w:val="00A005CC"/>
    <w:rsid w:val="00A0064D"/>
    <w:rsid w:val="00A00E2B"/>
    <w:rsid w:val="00A01128"/>
    <w:rsid w:val="00A01210"/>
    <w:rsid w:val="00A014C9"/>
    <w:rsid w:val="00A0184F"/>
    <w:rsid w:val="00A019C7"/>
    <w:rsid w:val="00A01A5F"/>
    <w:rsid w:val="00A021FB"/>
    <w:rsid w:val="00A02E11"/>
    <w:rsid w:val="00A03060"/>
    <w:rsid w:val="00A03F04"/>
    <w:rsid w:val="00A05B55"/>
    <w:rsid w:val="00A0680A"/>
    <w:rsid w:val="00A072DC"/>
    <w:rsid w:val="00A07C2D"/>
    <w:rsid w:val="00A1126E"/>
    <w:rsid w:val="00A12B5D"/>
    <w:rsid w:val="00A12E71"/>
    <w:rsid w:val="00A130F5"/>
    <w:rsid w:val="00A13AC5"/>
    <w:rsid w:val="00A14254"/>
    <w:rsid w:val="00A1465D"/>
    <w:rsid w:val="00A14677"/>
    <w:rsid w:val="00A14EC8"/>
    <w:rsid w:val="00A16051"/>
    <w:rsid w:val="00A160DF"/>
    <w:rsid w:val="00A165C0"/>
    <w:rsid w:val="00A16991"/>
    <w:rsid w:val="00A17204"/>
    <w:rsid w:val="00A17E48"/>
    <w:rsid w:val="00A20062"/>
    <w:rsid w:val="00A202D5"/>
    <w:rsid w:val="00A211EC"/>
    <w:rsid w:val="00A214CD"/>
    <w:rsid w:val="00A21E28"/>
    <w:rsid w:val="00A22067"/>
    <w:rsid w:val="00A237CF"/>
    <w:rsid w:val="00A23C45"/>
    <w:rsid w:val="00A23E9F"/>
    <w:rsid w:val="00A23FCF"/>
    <w:rsid w:val="00A2469F"/>
    <w:rsid w:val="00A24C2A"/>
    <w:rsid w:val="00A2670D"/>
    <w:rsid w:val="00A278EB"/>
    <w:rsid w:val="00A27E65"/>
    <w:rsid w:val="00A27F2A"/>
    <w:rsid w:val="00A3036F"/>
    <w:rsid w:val="00A30B7D"/>
    <w:rsid w:val="00A30F99"/>
    <w:rsid w:val="00A327C4"/>
    <w:rsid w:val="00A32864"/>
    <w:rsid w:val="00A3345F"/>
    <w:rsid w:val="00A345D4"/>
    <w:rsid w:val="00A34A5D"/>
    <w:rsid w:val="00A3512F"/>
    <w:rsid w:val="00A3647C"/>
    <w:rsid w:val="00A405B1"/>
    <w:rsid w:val="00A40806"/>
    <w:rsid w:val="00A41F27"/>
    <w:rsid w:val="00A42D1C"/>
    <w:rsid w:val="00A43F47"/>
    <w:rsid w:val="00A44188"/>
    <w:rsid w:val="00A44576"/>
    <w:rsid w:val="00A44F5F"/>
    <w:rsid w:val="00A47854"/>
    <w:rsid w:val="00A47AFE"/>
    <w:rsid w:val="00A50029"/>
    <w:rsid w:val="00A5012B"/>
    <w:rsid w:val="00A511C4"/>
    <w:rsid w:val="00A5181A"/>
    <w:rsid w:val="00A51C9D"/>
    <w:rsid w:val="00A521B3"/>
    <w:rsid w:val="00A529C8"/>
    <w:rsid w:val="00A52B17"/>
    <w:rsid w:val="00A52D67"/>
    <w:rsid w:val="00A53671"/>
    <w:rsid w:val="00A542CC"/>
    <w:rsid w:val="00A550F0"/>
    <w:rsid w:val="00A55227"/>
    <w:rsid w:val="00A55987"/>
    <w:rsid w:val="00A55A44"/>
    <w:rsid w:val="00A55B3F"/>
    <w:rsid w:val="00A55DBD"/>
    <w:rsid w:val="00A56244"/>
    <w:rsid w:val="00A5641D"/>
    <w:rsid w:val="00A57501"/>
    <w:rsid w:val="00A57FF8"/>
    <w:rsid w:val="00A60A61"/>
    <w:rsid w:val="00A60CCE"/>
    <w:rsid w:val="00A6111D"/>
    <w:rsid w:val="00A6152F"/>
    <w:rsid w:val="00A619F0"/>
    <w:rsid w:val="00A61DFD"/>
    <w:rsid w:val="00A622BC"/>
    <w:rsid w:val="00A63A0A"/>
    <w:rsid w:val="00A63F14"/>
    <w:rsid w:val="00A641B7"/>
    <w:rsid w:val="00A64222"/>
    <w:rsid w:val="00A64D61"/>
    <w:rsid w:val="00A656A8"/>
    <w:rsid w:val="00A65D4B"/>
    <w:rsid w:val="00A65DD4"/>
    <w:rsid w:val="00A66255"/>
    <w:rsid w:val="00A66D76"/>
    <w:rsid w:val="00A66DCB"/>
    <w:rsid w:val="00A701CF"/>
    <w:rsid w:val="00A70C73"/>
    <w:rsid w:val="00A71D7D"/>
    <w:rsid w:val="00A71FE4"/>
    <w:rsid w:val="00A72544"/>
    <w:rsid w:val="00A72650"/>
    <w:rsid w:val="00A73568"/>
    <w:rsid w:val="00A73962"/>
    <w:rsid w:val="00A75143"/>
    <w:rsid w:val="00A75D08"/>
    <w:rsid w:val="00A76AE2"/>
    <w:rsid w:val="00A76F77"/>
    <w:rsid w:val="00A77B20"/>
    <w:rsid w:val="00A8073C"/>
    <w:rsid w:val="00A80DE0"/>
    <w:rsid w:val="00A8181C"/>
    <w:rsid w:val="00A81EFD"/>
    <w:rsid w:val="00A82234"/>
    <w:rsid w:val="00A82550"/>
    <w:rsid w:val="00A83608"/>
    <w:rsid w:val="00A84B05"/>
    <w:rsid w:val="00A84DA3"/>
    <w:rsid w:val="00A85738"/>
    <w:rsid w:val="00A86347"/>
    <w:rsid w:val="00A86471"/>
    <w:rsid w:val="00A865E7"/>
    <w:rsid w:val="00A86611"/>
    <w:rsid w:val="00A86CDC"/>
    <w:rsid w:val="00A9001C"/>
    <w:rsid w:val="00A91111"/>
    <w:rsid w:val="00A911EC"/>
    <w:rsid w:val="00A912B2"/>
    <w:rsid w:val="00A91FBB"/>
    <w:rsid w:val="00A92B01"/>
    <w:rsid w:val="00A94232"/>
    <w:rsid w:val="00A94501"/>
    <w:rsid w:val="00A954FE"/>
    <w:rsid w:val="00A96241"/>
    <w:rsid w:val="00A967AE"/>
    <w:rsid w:val="00A97823"/>
    <w:rsid w:val="00AA01F5"/>
    <w:rsid w:val="00AA1305"/>
    <w:rsid w:val="00AA154C"/>
    <w:rsid w:val="00AA32CB"/>
    <w:rsid w:val="00AA37F4"/>
    <w:rsid w:val="00AA39A5"/>
    <w:rsid w:val="00AA5578"/>
    <w:rsid w:val="00AA6AA7"/>
    <w:rsid w:val="00AA7852"/>
    <w:rsid w:val="00AA7AC1"/>
    <w:rsid w:val="00AA7F0E"/>
    <w:rsid w:val="00AB0102"/>
    <w:rsid w:val="00AB026D"/>
    <w:rsid w:val="00AB06B3"/>
    <w:rsid w:val="00AB086E"/>
    <w:rsid w:val="00AB10DC"/>
    <w:rsid w:val="00AB17E9"/>
    <w:rsid w:val="00AB1ABA"/>
    <w:rsid w:val="00AB279C"/>
    <w:rsid w:val="00AB2D4E"/>
    <w:rsid w:val="00AB58E1"/>
    <w:rsid w:val="00AB5CB8"/>
    <w:rsid w:val="00AB624B"/>
    <w:rsid w:val="00AB6510"/>
    <w:rsid w:val="00AB72F3"/>
    <w:rsid w:val="00AC0025"/>
    <w:rsid w:val="00AC121B"/>
    <w:rsid w:val="00AC1466"/>
    <w:rsid w:val="00AC1F2D"/>
    <w:rsid w:val="00AC1FA8"/>
    <w:rsid w:val="00AC2731"/>
    <w:rsid w:val="00AC2BF7"/>
    <w:rsid w:val="00AC2DB5"/>
    <w:rsid w:val="00AC316C"/>
    <w:rsid w:val="00AC336E"/>
    <w:rsid w:val="00AC34D3"/>
    <w:rsid w:val="00AC3F19"/>
    <w:rsid w:val="00AC40BB"/>
    <w:rsid w:val="00AC41CC"/>
    <w:rsid w:val="00AC453A"/>
    <w:rsid w:val="00AC4CE5"/>
    <w:rsid w:val="00AC5C9D"/>
    <w:rsid w:val="00AC62E6"/>
    <w:rsid w:val="00AC6447"/>
    <w:rsid w:val="00AC7A63"/>
    <w:rsid w:val="00AD0788"/>
    <w:rsid w:val="00AD07AA"/>
    <w:rsid w:val="00AD0CE3"/>
    <w:rsid w:val="00AD1985"/>
    <w:rsid w:val="00AD1C3A"/>
    <w:rsid w:val="00AD3CC4"/>
    <w:rsid w:val="00AD46EB"/>
    <w:rsid w:val="00AD4F30"/>
    <w:rsid w:val="00AD5905"/>
    <w:rsid w:val="00AD6858"/>
    <w:rsid w:val="00AD7B58"/>
    <w:rsid w:val="00AE036D"/>
    <w:rsid w:val="00AE0964"/>
    <w:rsid w:val="00AE13EC"/>
    <w:rsid w:val="00AE147F"/>
    <w:rsid w:val="00AE17D3"/>
    <w:rsid w:val="00AE1EC6"/>
    <w:rsid w:val="00AE2700"/>
    <w:rsid w:val="00AE2905"/>
    <w:rsid w:val="00AE3219"/>
    <w:rsid w:val="00AE3571"/>
    <w:rsid w:val="00AE394B"/>
    <w:rsid w:val="00AE4A41"/>
    <w:rsid w:val="00AE4BE0"/>
    <w:rsid w:val="00AE5349"/>
    <w:rsid w:val="00AE63B1"/>
    <w:rsid w:val="00AE6514"/>
    <w:rsid w:val="00AE678B"/>
    <w:rsid w:val="00AE67EF"/>
    <w:rsid w:val="00AE692C"/>
    <w:rsid w:val="00AE6BC2"/>
    <w:rsid w:val="00AE768D"/>
    <w:rsid w:val="00AE769A"/>
    <w:rsid w:val="00AE76E3"/>
    <w:rsid w:val="00AE7C70"/>
    <w:rsid w:val="00AF0CA3"/>
    <w:rsid w:val="00AF0DB2"/>
    <w:rsid w:val="00AF16D4"/>
    <w:rsid w:val="00AF20CB"/>
    <w:rsid w:val="00AF4B96"/>
    <w:rsid w:val="00AF5F50"/>
    <w:rsid w:val="00AF611E"/>
    <w:rsid w:val="00AF6D76"/>
    <w:rsid w:val="00B00CE0"/>
    <w:rsid w:val="00B01BFD"/>
    <w:rsid w:val="00B02417"/>
    <w:rsid w:val="00B03BED"/>
    <w:rsid w:val="00B040E7"/>
    <w:rsid w:val="00B0468C"/>
    <w:rsid w:val="00B051A1"/>
    <w:rsid w:val="00B05571"/>
    <w:rsid w:val="00B0720E"/>
    <w:rsid w:val="00B077BA"/>
    <w:rsid w:val="00B07A24"/>
    <w:rsid w:val="00B07AA9"/>
    <w:rsid w:val="00B107D0"/>
    <w:rsid w:val="00B1082A"/>
    <w:rsid w:val="00B109DB"/>
    <w:rsid w:val="00B12C8D"/>
    <w:rsid w:val="00B1323D"/>
    <w:rsid w:val="00B1366F"/>
    <w:rsid w:val="00B145E8"/>
    <w:rsid w:val="00B14C47"/>
    <w:rsid w:val="00B15CF7"/>
    <w:rsid w:val="00B15D10"/>
    <w:rsid w:val="00B1674C"/>
    <w:rsid w:val="00B167EA"/>
    <w:rsid w:val="00B16B35"/>
    <w:rsid w:val="00B16DE5"/>
    <w:rsid w:val="00B17662"/>
    <w:rsid w:val="00B17B8B"/>
    <w:rsid w:val="00B17CDE"/>
    <w:rsid w:val="00B20E91"/>
    <w:rsid w:val="00B2211E"/>
    <w:rsid w:val="00B22905"/>
    <w:rsid w:val="00B2465F"/>
    <w:rsid w:val="00B2486D"/>
    <w:rsid w:val="00B249BD"/>
    <w:rsid w:val="00B24B4F"/>
    <w:rsid w:val="00B251DE"/>
    <w:rsid w:val="00B256BB"/>
    <w:rsid w:val="00B265FA"/>
    <w:rsid w:val="00B2703E"/>
    <w:rsid w:val="00B27563"/>
    <w:rsid w:val="00B27662"/>
    <w:rsid w:val="00B30503"/>
    <w:rsid w:val="00B30A9A"/>
    <w:rsid w:val="00B33A18"/>
    <w:rsid w:val="00B33F1E"/>
    <w:rsid w:val="00B347E3"/>
    <w:rsid w:val="00B35973"/>
    <w:rsid w:val="00B35BC7"/>
    <w:rsid w:val="00B35D68"/>
    <w:rsid w:val="00B37D80"/>
    <w:rsid w:val="00B37F4F"/>
    <w:rsid w:val="00B40197"/>
    <w:rsid w:val="00B401B2"/>
    <w:rsid w:val="00B40A93"/>
    <w:rsid w:val="00B40E79"/>
    <w:rsid w:val="00B41FBB"/>
    <w:rsid w:val="00B42DAE"/>
    <w:rsid w:val="00B445DB"/>
    <w:rsid w:val="00B45463"/>
    <w:rsid w:val="00B45DFC"/>
    <w:rsid w:val="00B45E31"/>
    <w:rsid w:val="00B46652"/>
    <w:rsid w:val="00B467BC"/>
    <w:rsid w:val="00B47726"/>
    <w:rsid w:val="00B50728"/>
    <w:rsid w:val="00B5125F"/>
    <w:rsid w:val="00B5258F"/>
    <w:rsid w:val="00B525CB"/>
    <w:rsid w:val="00B52BBD"/>
    <w:rsid w:val="00B535C8"/>
    <w:rsid w:val="00B53813"/>
    <w:rsid w:val="00B53883"/>
    <w:rsid w:val="00B54539"/>
    <w:rsid w:val="00B5473B"/>
    <w:rsid w:val="00B5568C"/>
    <w:rsid w:val="00B556C9"/>
    <w:rsid w:val="00B5577A"/>
    <w:rsid w:val="00B5593D"/>
    <w:rsid w:val="00B574B2"/>
    <w:rsid w:val="00B57FE6"/>
    <w:rsid w:val="00B6037E"/>
    <w:rsid w:val="00B62174"/>
    <w:rsid w:val="00B6284F"/>
    <w:rsid w:val="00B63191"/>
    <w:rsid w:val="00B631C5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78DC"/>
    <w:rsid w:val="00B67A68"/>
    <w:rsid w:val="00B70306"/>
    <w:rsid w:val="00B709AA"/>
    <w:rsid w:val="00B70A4B"/>
    <w:rsid w:val="00B70F93"/>
    <w:rsid w:val="00B71308"/>
    <w:rsid w:val="00B718D2"/>
    <w:rsid w:val="00B74669"/>
    <w:rsid w:val="00B74BA2"/>
    <w:rsid w:val="00B750EA"/>
    <w:rsid w:val="00B76100"/>
    <w:rsid w:val="00B76185"/>
    <w:rsid w:val="00B76B3F"/>
    <w:rsid w:val="00B76C21"/>
    <w:rsid w:val="00B76F7E"/>
    <w:rsid w:val="00B772DD"/>
    <w:rsid w:val="00B77E05"/>
    <w:rsid w:val="00B80254"/>
    <w:rsid w:val="00B81437"/>
    <w:rsid w:val="00B81782"/>
    <w:rsid w:val="00B81916"/>
    <w:rsid w:val="00B81EF5"/>
    <w:rsid w:val="00B826A1"/>
    <w:rsid w:val="00B82CFC"/>
    <w:rsid w:val="00B82ECD"/>
    <w:rsid w:val="00B83297"/>
    <w:rsid w:val="00B83417"/>
    <w:rsid w:val="00B836F6"/>
    <w:rsid w:val="00B83A88"/>
    <w:rsid w:val="00B83AB7"/>
    <w:rsid w:val="00B84BE2"/>
    <w:rsid w:val="00B84C05"/>
    <w:rsid w:val="00B84C75"/>
    <w:rsid w:val="00B84D48"/>
    <w:rsid w:val="00B855E6"/>
    <w:rsid w:val="00B856DF"/>
    <w:rsid w:val="00B873C3"/>
    <w:rsid w:val="00B8760E"/>
    <w:rsid w:val="00B877D3"/>
    <w:rsid w:val="00B87C14"/>
    <w:rsid w:val="00B900FF"/>
    <w:rsid w:val="00B90F70"/>
    <w:rsid w:val="00B917CF"/>
    <w:rsid w:val="00B91AC3"/>
    <w:rsid w:val="00B9269A"/>
    <w:rsid w:val="00B92D06"/>
    <w:rsid w:val="00B93FB0"/>
    <w:rsid w:val="00B95304"/>
    <w:rsid w:val="00B95EA8"/>
    <w:rsid w:val="00B95FA7"/>
    <w:rsid w:val="00B97274"/>
    <w:rsid w:val="00B97D24"/>
    <w:rsid w:val="00BA0C9F"/>
    <w:rsid w:val="00BA1807"/>
    <w:rsid w:val="00BA1A4A"/>
    <w:rsid w:val="00BA2A76"/>
    <w:rsid w:val="00BA4D71"/>
    <w:rsid w:val="00BA5D24"/>
    <w:rsid w:val="00BA68EB"/>
    <w:rsid w:val="00BA6DB0"/>
    <w:rsid w:val="00BA6DBB"/>
    <w:rsid w:val="00BA741A"/>
    <w:rsid w:val="00BA7672"/>
    <w:rsid w:val="00BB06EC"/>
    <w:rsid w:val="00BB0E80"/>
    <w:rsid w:val="00BB130B"/>
    <w:rsid w:val="00BB132D"/>
    <w:rsid w:val="00BB3EB0"/>
    <w:rsid w:val="00BB5038"/>
    <w:rsid w:val="00BB5E07"/>
    <w:rsid w:val="00BB63B5"/>
    <w:rsid w:val="00BB7979"/>
    <w:rsid w:val="00BC0069"/>
    <w:rsid w:val="00BC0130"/>
    <w:rsid w:val="00BC0EF5"/>
    <w:rsid w:val="00BC1C35"/>
    <w:rsid w:val="00BC1EAE"/>
    <w:rsid w:val="00BC205C"/>
    <w:rsid w:val="00BC25D2"/>
    <w:rsid w:val="00BC2950"/>
    <w:rsid w:val="00BC3725"/>
    <w:rsid w:val="00BC48AB"/>
    <w:rsid w:val="00BC4EA9"/>
    <w:rsid w:val="00BC5E39"/>
    <w:rsid w:val="00BC615F"/>
    <w:rsid w:val="00BC67D6"/>
    <w:rsid w:val="00BC7BB9"/>
    <w:rsid w:val="00BD0E89"/>
    <w:rsid w:val="00BD0F0F"/>
    <w:rsid w:val="00BD13D5"/>
    <w:rsid w:val="00BD144D"/>
    <w:rsid w:val="00BD2A42"/>
    <w:rsid w:val="00BD2B6F"/>
    <w:rsid w:val="00BD33CF"/>
    <w:rsid w:val="00BD3892"/>
    <w:rsid w:val="00BD4863"/>
    <w:rsid w:val="00BD4923"/>
    <w:rsid w:val="00BD4B07"/>
    <w:rsid w:val="00BD4CD2"/>
    <w:rsid w:val="00BD55DF"/>
    <w:rsid w:val="00BD5D53"/>
    <w:rsid w:val="00BD64F2"/>
    <w:rsid w:val="00BD66D9"/>
    <w:rsid w:val="00BD68C1"/>
    <w:rsid w:val="00BD7D82"/>
    <w:rsid w:val="00BE053D"/>
    <w:rsid w:val="00BE1239"/>
    <w:rsid w:val="00BE1C28"/>
    <w:rsid w:val="00BE1FEF"/>
    <w:rsid w:val="00BE2305"/>
    <w:rsid w:val="00BE23EB"/>
    <w:rsid w:val="00BE2AB4"/>
    <w:rsid w:val="00BE3240"/>
    <w:rsid w:val="00BE3EE7"/>
    <w:rsid w:val="00BE4CF0"/>
    <w:rsid w:val="00BE4E5D"/>
    <w:rsid w:val="00BE688C"/>
    <w:rsid w:val="00BE69C2"/>
    <w:rsid w:val="00BE6C29"/>
    <w:rsid w:val="00BE76D5"/>
    <w:rsid w:val="00BF0406"/>
    <w:rsid w:val="00BF3EEF"/>
    <w:rsid w:val="00BF4274"/>
    <w:rsid w:val="00BF4E1D"/>
    <w:rsid w:val="00BF5336"/>
    <w:rsid w:val="00BF61A3"/>
    <w:rsid w:val="00BF6F7A"/>
    <w:rsid w:val="00BF6F87"/>
    <w:rsid w:val="00BF72C7"/>
    <w:rsid w:val="00C008E4"/>
    <w:rsid w:val="00C00A40"/>
    <w:rsid w:val="00C00AC9"/>
    <w:rsid w:val="00C0118A"/>
    <w:rsid w:val="00C0208E"/>
    <w:rsid w:val="00C022DF"/>
    <w:rsid w:val="00C03A23"/>
    <w:rsid w:val="00C040F5"/>
    <w:rsid w:val="00C0469F"/>
    <w:rsid w:val="00C058BE"/>
    <w:rsid w:val="00C06134"/>
    <w:rsid w:val="00C07C73"/>
    <w:rsid w:val="00C07FEA"/>
    <w:rsid w:val="00C10238"/>
    <w:rsid w:val="00C10803"/>
    <w:rsid w:val="00C110CD"/>
    <w:rsid w:val="00C11194"/>
    <w:rsid w:val="00C113B3"/>
    <w:rsid w:val="00C11B5B"/>
    <w:rsid w:val="00C11C52"/>
    <w:rsid w:val="00C1261C"/>
    <w:rsid w:val="00C12A83"/>
    <w:rsid w:val="00C12CBD"/>
    <w:rsid w:val="00C130BC"/>
    <w:rsid w:val="00C13D3D"/>
    <w:rsid w:val="00C1458C"/>
    <w:rsid w:val="00C145A9"/>
    <w:rsid w:val="00C14E5F"/>
    <w:rsid w:val="00C14F2D"/>
    <w:rsid w:val="00C15603"/>
    <w:rsid w:val="00C15711"/>
    <w:rsid w:val="00C158A4"/>
    <w:rsid w:val="00C1664A"/>
    <w:rsid w:val="00C16BC7"/>
    <w:rsid w:val="00C16EAA"/>
    <w:rsid w:val="00C2083C"/>
    <w:rsid w:val="00C21159"/>
    <w:rsid w:val="00C21241"/>
    <w:rsid w:val="00C21D5D"/>
    <w:rsid w:val="00C237E6"/>
    <w:rsid w:val="00C2429A"/>
    <w:rsid w:val="00C24322"/>
    <w:rsid w:val="00C24324"/>
    <w:rsid w:val="00C260D5"/>
    <w:rsid w:val="00C26321"/>
    <w:rsid w:val="00C266A3"/>
    <w:rsid w:val="00C26929"/>
    <w:rsid w:val="00C26DE0"/>
    <w:rsid w:val="00C270BA"/>
    <w:rsid w:val="00C279A5"/>
    <w:rsid w:val="00C27EA3"/>
    <w:rsid w:val="00C30477"/>
    <w:rsid w:val="00C30AD4"/>
    <w:rsid w:val="00C3262A"/>
    <w:rsid w:val="00C32A23"/>
    <w:rsid w:val="00C32DF2"/>
    <w:rsid w:val="00C32F97"/>
    <w:rsid w:val="00C333F4"/>
    <w:rsid w:val="00C33CF7"/>
    <w:rsid w:val="00C35035"/>
    <w:rsid w:val="00C35470"/>
    <w:rsid w:val="00C360CC"/>
    <w:rsid w:val="00C37239"/>
    <w:rsid w:val="00C37B11"/>
    <w:rsid w:val="00C37C9A"/>
    <w:rsid w:val="00C40902"/>
    <w:rsid w:val="00C40F31"/>
    <w:rsid w:val="00C415B9"/>
    <w:rsid w:val="00C41830"/>
    <w:rsid w:val="00C41A9F"/>
    <w:rsid w:val="00C41CAD"/>
    <w:rsid w:val="00C41E36"/>
    <w:rsid w:val="00C41F1A"/>
    <w:rsid w:val="00C42356"/>
    <w:rsid w:val="00C4273A"/>
    <w:rsid w:val="00C431F1"/>
    <w:rsid w:val="00C435EC"/>
    <w:rsid w:val="00C43B6A"/>
    <w:rsid w:val="00C44054"/>
    <w:rsid w:val="00C460C5"/>
    <w:rsid w:val="00C46FD0"/>
    <w:rsid w:val="00C50416"/>
    <w:rsid w:val="00C507A7"/>
    <w:rsid w:val="00C508B5"/>
    <w:rsid w:val="00C50B7F"/>
    <w:rsid w:val="00C516EF"/>
    <w:rsid w:val="00C5202A"/>
    <w:rsid w:val="00C5256B"/>
    <w:rsid w:val="00C5332D"/>
    <w:rsid w:val="00C535A3"/>
    <w:rsid w:val="00C53FFF"/>
    <w:rsid w:val="00C541CE"/>
    <w:rsid w:val="00C54B21"/>
    <w:rsid w:val="00C56963"/>
    <w:rsid w:val="00C57013"/>
    <w:rsid w:val="00C574FE"/>
    <w:rsid w:val="00C5763C"/>
    <w:rsid w:val="00C60679"/>
    <w:rsid w:val="00C62A53"/>
    <w:rsid w:val="00C63567"/>
    <w:rsid w:val="00C635DD"/>
    <w:rsid w:val="00C63897"/>
    <w:rsid w:val="00C642E9"/>
    <w:rsid w:val="00C642F2"/>
    <w:rsid w:val="00C64D8D"/>
    <w:rsid w:val="00C64F87"/>
    <w:rsid w:val="00C65205"/>
    <w:rsid w:val="00C6563B"/>
    <w:rsid w:val="00C65A55"/>
    <w:rsid w:val="00C667BC"/>
    <w:rsid w:val="00C66A2E"/>
    <w:rsid w:val="00C66F8F"/>
    <w:rsid w:val="00C67450"/>
    <w:rsid w:val="00C67A47"/>
    <w:rsid w:val="00C67AB2"/>
    <w:rsid w:val="00C711F1"/>
    <w:rsid w:val="00C71559"/>
    <w:rsid w:val="00C72949"/>
    <w:rsid w:val="00C72B68"/>
    <w:rsid w:val="00C73451"/>
    <w:rsid w:val="00C7394F"/>
    <w:rsid w:val="00C73CEB"/>
    <w:rsid w:val="00C73CF3"/>
    <w:rsid w:val="00C74D11"/>
    <w:rsid w:val="00C75000"/>
    <w:rsid w:val="00C75FAA"/>
    <w:rsid w:val="00C7600E"/>
    <w:rsid w:val="00C76115"/>
    <w:rsid w:val="00C77341"/>
    <w:rsid w:val="00C77732"/>
    <w:rsid w:val="00C778FD"/>
    <w:rsid w:val="00C77950"/>
    <w:rsid w:val="00C810BD"/>
    <w:rsid w:val="00C81B1E"/>
    <w:rsid w:val="00C822A6"/>
    <w:rsid w:val="00C844D2"/>
    <w:rsid w:val="00C85B36"/>
    <w:rsid w:val="00C85C89"/>
    <w:rsid w:val="00C85D99"/>
    <w:rsid w:val="00C85ED7"/>
    <w:rsid w:val="00C86982"/>
    <w:rsid w:val="00C87856"/>
    <w:rsid w:val="00C87E85"/>
    <w:rsid w:val="00C87EC0"/>
    <w:rsid w:val="00C90547"/>
    <w:rsid w:val="00C90553"/>
    <w:rsid w:val="00C90BE9"/>
    <w:rsid w:val="00C90FE1"/>
    <w:rsid w:val="00C9123D"/>
    <w:rsid w:val="00C912ED"/>
    <w:rsid w:val="00C91B80"/>
    <w:rsid w:val="00C91F4C"/>
    <w:rsid w:val="00C92600"/>
    <w:rsid w:val="00C92BF8"/>
    <w:rsid w:val="00C92FA8"/>
    <w:rsid w:val="00C93177"/>
    <w:rsid w:val="00C9332E"/>
    <w:rsid w:val="00C93376"/>
    <w:rsid w:val="00C9357D"/>
    <w:rsid w:val="00C93CA4"/>
    <w:rsid w:val="00C94904"/>
    <w:rsid w:val="00C94EAE"/>
    <w:rsid w:val="00C95C40"/>
    <w:rsid w:val="00C9611A"/>
    <w:rsid w:val="00C96174"/>
    <w:rsid w:val="00C97005"/>
    <w:rsid w:val="00C97610"/>
    <w:rsid w:val="00CA07F7"/>
    <w:rsid w:val="00CA1179"/>
    <w:rsid w:val="00CA1188"/>
    <w:rsid w:val="00CA3113"/>
    <w:rsid w:val="00CA3A64"/>
    <w:rsid w:val="00CA4A95"/>
    <w:rsid w:val="00CA5750"/>
    <w:rsid w:val="00CA6D88"/>
    <w:rsid w:val="00CA7BF6"/>
    <w:rsid w:val="00CB0BB2"/>
    <w:rsid w:val="00CB19A2"/>
    <w:rsid w:val="00CB2506"/>
    <w:rsid w:val="00CB2531"/>
    <w:rsid w:val="00CB2BD3"/>
    <w:rsid w:val="00CB3904"/>
    <w:rsid w:val="00CB3B3F"/>
    <w:rsid w:val="00CB4317"/>
    <w:rsid w:val="00CB4B53"/>
    <w:rsid w:val="00CB4E85"/>
    <w:rsid w:val="00CB5A3F"/>
    <w:rsid w:val="00CB6C8E"/>
    <w:rsid w:val="00CB73D0"/>
    <w:rsid w:val="00CB7AC2"/>
    <w:rsid w:val="00CB7CC0"/>
    <w:rsid w:val="00CC17C4"/>
    <w:rsid w:val="00CC45A5"/>
    <w:rsid w:val="00CC4974"/>
    <w:rsid w:val="00CC5D67"/>
    <w:rsid w:val="00CC641C"/>
    <w:rsid w:val="00CC6F00"/>
    <w:rsid w:val="00CC7771"/>
    <w:rsid w:val="00CC7D78"/>
    <w:rsid w:val="00CD0747"/>
    <w:rsid w:val="00CD1545"/>
    <w:rsid w:val="00CD2925"/>
    <w:rsid w:val="00CD3007"/>
    <w:rsid w:val="00CD3EFF"/>
    <w:rsid w:val="00CD4122"/>
    <w:rsid w:val="00CD418B"/>
    <w:rsid w:val="00CD5177"/>
    <w:rsid w:val="00CD6909"/>
    <w:rsid w:val="00CD7450"/>
    <w:rsid w:val="00CE0564"/>
    <w:rsid w:val="00CE073E"/>
    <w:rsid w:val="00CE0745"/>
    <w:rsid w:val="00CE21B8"/>
    <w:rsid w:val="00CE23EA"/>
    <w:rsid w:val="00CE486E"/>
    <w:rsid w:val="00CE4BB7"/>
    <w:rsid w:val="00CE5F3D"/>
    <w:rsid w:val="00CE7623"/>
    <w:rsid w:val="00CE7AC6"/>
    <w:rsid w:val="00CF013B"/>
    <w:rsid w:val="00CF0309"/>
    <w:rsid w:val="00CF0EF9"/>
    <w:rsid w:val="00CF1250"/>
    <w:rsid w:val="00CF180D"/>
    <w:rsid w:val="00CF1D5A"/>
    <w:rsid w:val="00CF2443"/>
    <w:rsid w:val="00CF2BA9"/>
    <w:rsid w:val="00CF2C65"/>
    <w:rsid w:val="00CF2C92"/>
    <w:rsid w:val="00CF2EB0"/>
    <w:rsid w:val="00CF4CFD"/>
    <w:rsid w:val="00CF5F22"/>
    <w:rsid w:val="00CF71A3"/>
    <w:rsid w:val="00CF7EE4"/>
    <w:rsid w:val="00CF7F3E"/>
    <w:rsid w:val="00D005FE"/>
    <w:rsid w:val="00D00F9E"/>
    <w:rsid w:val="00D01AFA"/>
    <w:rsid w:val="00D02459"/>
    <w:rsid w:val="00D03053"/>
    <w:rsid w:val="00D045E6"/>
    <w:rsid w:val="00D0533A"/>
    <w:rsid w:val="00D05371"/>
    <w:rsid w:val="00D059E2"/>
    <w:rsid w:val="00D05DE6"/>
    <w:rsid w:val="00D05E34"/>
    <w:rsid w:val="00D06F0F"/>
    <w:rsid w:val="00D100CE"/>
    <w:rsid w:val="00D101B4"/>
    <w:rsid w:val="00D113F0"/>
    <w:rsid w:val="00D11ADC"/>
    <w:rsid w:val="00D11BAA"/>
    <w:rsid w:val="00D12406"/>
    <w:rsid w:val="00D1291D"/>
    <w:rsid w:val="00D1307C"/>
    <w:rsid w:val="00D1386A"/>
    <w:rsid w:val="00D14300"/>
    <w:rsid w:val="00D147E4"/>
    <w:rsid w:val="00D14830"/>
    <w:rsid w:val="00D150CF"/>
    <w:rsid w:val="00D15637"/>
    <w:rsid w:val="00D161A8"/>
    <w:rsid w:val="00D17D5A"/>
    <w:rsid w:val="00D20321"/>
    <w:rsid w:val="00D203E3"/>
    <w:rsid w:val="00D209E3"/>
    <w:rsid w:val="00D213E9"/>
    <w:rsid w:val="00D233A6"/>
    <w:rsid w:val="00D23B16"/>
    <w:rsid w:val="00D241FA"/>
    <w:rsid w:val="00D2430D"/>
    <w:rsid w:val="00D24826"/>
    <w:rsid w:val="00D26050"/>
    <w:rsid w:val="00D26114"/>
    <w:rsid w:val="00D269E6"/>
    <w:rsid w:val="00D2710A"/>
    <w:rsid w:val="00D276D6"/>
    <w:rsid w:val="00D277C7"/>
    <w:rsid w:val="00D27993"/>
    <w:rsid w:val="00D27EA3"/>
    <w:rsid w:val="00D3120E"/>
    <w:rsid w:val="00D31264"/>
    <w:rsid w:val="00D31A2E"/>
    <w:rsid w:val="00D31CC7"/>
    <w:rsid w:val="00D3226E"/>
    <w:rsid w:val="00D33519"/>
    <w:rsid w:val="00D33B1B"/>
    <w:rsid w:val="00D3419C"/>
    <w:rsid w:val="00D367D1"/>
    <w:rsid w:val="00D36834"/>
    <w:rsid w:val="00D37452"/>
    <w:rsid w:val="00D37AED"/>
    <w:rsid w:val="00D37DA8"/>
    <w:rsid w:val="00D41B37"/>
    <w:rsid w:val="00D41C67"/>
    <w:rsid w:val="00D41E17"/>
    <w:rsid w:val="00D41ED6"/>
    <w:rsid w:val="00D422F6"/>
    <w:rsid w:val="00D4230E"/>
    <w:rsid w:val="00D42822"/>
    <w:rsid w:val="00D42E09"/>
    <w:rsid w:val="00D43765"/>
    <w:rsid w:val="00D43E8E"/>
    <w:rsid w:val="00D452BD"/>
    <w:rsid w:val="00D45981"/>
    <w:rsid w:val="00D459C8"/>
    <w:rsid w:val="00D45BE0"/>
    <w:rsid w:val="00D462B3"/>
    <w:rsid w:val="00D463B9"/>
    <w:rsid w:val="00D469FC"/>
    <w:rsid w:val="00D47064"/>
    <w:rsid w:val="00D47349"/>
    <w:rsid w:val="00D500E9"/>
    <w:rsid w:val="00D5023E"/>
    <w:rsid w:val="00D50411"/>
    <w:rsid w:val="00D50446"/>
    <w:rsid w:val="00D506F6"/>
    <w:rsid w:val="00D51A98"/>
    <w:rsid w:val="00D526C2"/>
    <w:rsid w:val="00D52B37"/>
    <w:rsid w:val="00D52C53"/>
    <w:rsid w:val="00D52CDA"/>
    <w:rsid w:val="00D52F02"/>
    <w:rsid w:val="00D53115"/>
    <w:rsid w:val="00D54284"/>
    <w:rsid w:val="00D548D7"/>
    <w:rsid w:val="00D54CA4"/>
    <w:rsid w:val="00D55047"/>
    <w:rsid w:val="00D5539F"/>
    <w:rsid w:val="00D554A6"/>
    <w:rsid w:val="00D55D21"/>
    <w:rsid w:val="00D55E7F"/>
    <w:rsid w:val="00D56328"/>
    <w:rsid w:val="00D56948"/>
    <w:rsid w:val="00D57465"/>
    <w:rsid w:val="00D57B2A"/>
    <w:rsid w:val="00D602D0"/>
    <w:rsid w:val="00D60467"/>
    <w:rsid w:val="00D60475"/>
    <w:rsid w:val="00D604F3"/>
    <w:rsid w:val="00D608F4"/>
    <w:rsid w:val="00D614CF"/>
    <w:rsid w:val="00D624C9"/>
    <w:rsid w:val="00D62E30"/>
    <w:rsid w:val="00D63323"/>
    <w:rsid w:val="00D63903"/>
    <w:rsid w:val="00D63B24"/>
    <w:rsid w:val="00D649A0"/>
    <w:rsid w:val="00D654AA"/>
    <w:rsid w:val="00D6648F"/>
    <w:rsid w:val="00D677C3"/>
    <w:rsid w:val="00D70B39"/>
    <w:rsid w:val="00D71107"/>
    <w:rsid w:val="00D7116A"/>
    <w:rsid w:val="00D719CE"/>
    <w:rsid w:val="00D72395"/>
    <w:rsid w:val="00D72431"/>
    <w:rsid w:val="00D72BB0"/>
    <w:rsid w:val="00D73271"/>
    <w:rsid w:val="00D73472"/>
    <w:rsid w:val="00D740DC"/>
    <w:rsid w:val="00D741F3"/>
    <w:rsid w:val="00D743FB"/>
    <w:rsid w:val="00D7626D"/>
    <w:rsid w:val="00D7731E"/>
    <w:rsid w:val="00D801B1"/>
    <w:rsid w:val="00D804D6"/>
    <w:rsid w:val="00D80E56"/>
    <w:rsid w:val="00D823FE"/>
    <w:rsid w:val="00D825BA"/>
    <w:rsid w:val="00D833DF"/>
    <w:rsid w:val="00D83D28"/>
    <w:rsid w:val="00D8464B"/>
    <w:rsid w:val="00D84E97"/>
    <w:rsid w:val="00D852A8"/>
    <w:rsid w:val="00D8605D"/>
    <w:rsid w:val="00D86951"/>
    <w:rsid w:val="00D86AE8"/>
    <w:rsid w:val="00D86BBA"/>
    <w:rsid w:val="00D8731C"/>
    <w:rsid w:val="00D876AC"/>
    <w:rsid w:val="00D87BB8"/>
    <w:rsid w:val="00D90113"/>
    <w:rsid w:val="00D9036E"/>
    <w:rsid w:val="00D94586"/>
    <w:rsid w:val="00D95093"/>
    <w:rsid w:val="00D95C8D"/>
    <w:rsid w:val="00D95F28"/>
    <w:rsid w:val="00D96392"/>
    <w:rsid w:val="00D971A2"/>
    <w:rsid w:val="00D9780D"/>
    <w:rsid w:val="00D97B6A"/>
    <w:rsid w:val="00DA01DF"/>
    <w:rsid w:val="00DA01F3"/>
    <w:rsid w:val="00DA20DD"/>
    <w:rsid w:val="00DA2B94"/>
    <w:rsid w:val="00DA3FBC"/>
    <w:rsid w:val="00DA49D8"/>
    <w:rsid w:val="00DA53C3"/>
    <w:rsid w:val="00DA5569"/>
    <w:rsid w:val="00DA6074"/>
    <w:rsid w:val="00DA61A5"/>
    <w:rsid w:val="00DA62E4"/>
    <w:rsid w:val="00DA6909"/>
    <w:rsid w:val="00DA787B"/>
    <w:rsid w:val="00DA79EF"/>
    <w:rsid w:val="00DA7F81"/>
    <w:rsid w:val="00DB02E9"/>
    <w:rsid w:val="00DB0A70"/>
    <w:rsid w:val="00DB1530"/>
    <w:rsid w:val="00DB1D99"/>
    <w:rsid w:val="00DB24B9"/>
    <w:rsid w:val="00DB4064"/>
    <w:rsid w:val="00DB429E"/>
    <w:rsid w:val="00DB45CA"/>
    <w:rsid w:val="00DB4668"/>
    <w:rsid w:val="00DB4754"/>
    <w:rsid w:val="00DB5122"/>
    <w:rsid w:val="00DB5C8F"/>
    <w:rsid w:val="00DB5C9F"/>
    <w:rsid w:val="00DB60FB"/>
    <w:rsid w:val="00DB6207"/>
    <w:rsid w:val="00DB6468"/>
    <w:rsid w:val="00DB64FA"/>
    <w:rsid w:val="00DB6687"/>
    <w:rsid w:val="00DB6AA9"/>
    <w:rsid w:val="00DB6C9E"/>
    <w:rsid w:val="00DB701D"/>
    <w:rsid w:val="00DB71D6"/>
    <w:rsid w:val="00DB7A6B"/>
    <w:rsid w:val="00DB7C9E"/>
    <w:rsid w:val="00DC0DA2"/>
    <w:rsid w:val="00DC222C"/>
    <w:rsid w:val="00DC296D"/>
    <w:rsid w:val="00DC2F59"/>
    <w:rsid w:val="00DC4DB7"/>
    <w:rsid w:val="00DC5171"/>
    <w:rsid w:val="00DC5E04"/>
    <w:rsid w:val="00DC606D"/>
    <w:rsid w:val="00DC632F"/>
    <w:rsid w:val="00DC68B8"/>
    <w:rsid w:val="00DC6B2E"/>
    <w:rsid w:val="00DC6BDF"/>
    <w:rsid w:val="00DC6BE5"/>
    <w:rsid w:val="00DC6CC9"/>
    <w:rsid w:val="00DC6F5E"/>
    <w:rsid w:val="00DC79CE"/>
    <w:rsid w:val="00DD0BB8"/>
    <w:rsid w:val="00DD117A"/>
    <w:rsid w:val="00DD1ED4"/>
    <w:rsid w:val="00DD25B6"/>
    <w:rsid w:val="00DD2FFD"/>
    <w:rsid w:val="00DD36AB"/>
    <w:rsid w:val="00DD4432"/>
    <w:rsid w:val="00DD59B1"/>
    <w:rsid w:val="00DD5A99"/>
    <w:rsid w:val="00DD6758"/>
    <w:rsid w:val="00DE0280"/>
    <w:rsid w:val="00DE0886"/>
    <w:rsid w:val="00DE1708"/>
    <w:rsid w:val="00DE199C"/>
    <w:rsid w:val="00DE264E"/>
    <w:rsid w:val="00DE3B51"/>
    <w:rsid w:val="00DE3B8A"/>
    <w:rsid w:val="00DE3E40"/>
    <w:rsid w:val="00DE3EDB"/>
    <w:rsid w:val="00DE4292"/>
    <w:rsid w:val="00DE46BA"/>
    <w:rsid w:val="00DE4759"/>
    <w:rsid w:val="00DE5292"/>
    <w:rsid w:val="00DE6E5B"/>
    <w:rsid w:val="00DE7C37"/>
    <w:rsid w:val="00DF14B0"/>
    <w:rsid w:val="00DF22B8"/>
    <w:rsid w:val="00DF2417"/>
    <w:rsid w:val="00DF3189"/>
    <w:rsid w:val="00DF3F65"/>
    <w:rsid w:val="00DF4849"/>
    <w:rsid w:val="00DF4B8D"/>
    <w:rsid w:val="00DF4EA6"/>
    <w:rsid w:val="00DF5393"/>
    <w:rsid w:val="00DF54BE"/>
    <w:rsid w:val="00DF5940"/>
    <w:rsid w:val="00DF63E9"/>
    <w:rsid w:val="00DF654B"/>
    <w:rsid w:val="00DF6ABC"/>
    <w:rsid w:val="00DF6B94"/>
    <w:rsid w:val="00DF6C9C"/>
    <w:rsid w:val="00E0003F"/>
    <w:rsid w:val="00E005FE"/>
    <w:rsid w:val="00E00662"/>
    <w:rsid w:val="00E02397"/>
    <w:rsid w:val="00E02A6E"/>
    <w:rsid w:val="00E02ACE"/>
    <w:rsid w:val="00E04603"/>
    <w:rsid w:val="00E046D9"/>
    <w:rsid w:val="00E049A0"/>
    <w:rsid w:val="00E0763F"/>
    <w:rsid w:val="00E1023F"/>
    <w:rsid w:val="00E10523"/>
    <w:rsid w:val="00E10DBF"/>
    <w:rsid w:val="00E12234"/>
    <w:rsid w:val="00E12250"/>
    <w:rsid w:val="00E12559"/>
    <w:rsid w:val="00E127FC"/>
    <w:rsid w:val="00E13A3B"/>
    <w:rsid w:val="00E13B60"/>
    <w:rsid w:val="00E13D87"/>
    <w:rsid w:val="00E13ED9"/>
    <w:rsid w:val="00E1476F"/>
    <w:rsid w:val="00E14F7E"/>
    <w:rsid w:val="00E151D2"/>
    <w:rsid w:val="00E1561B"/>
    <w:rsid w:val="00E16532"/>
    <w:rsid w:val="00E16F24"/>
    <w:rsid w:val="00E220C1"/>
    <w:rsid w:val="00E2249B"/>
    <w:rsid w:val="00E2262B"/>
    <w:rsid w:val="00E22E4A"/>
    <w:rsid w:val="00E2346E"/>
    <w:rsid w:val="00E235EE"/>
    <w:rsid w:val="00E2365E"/>
    <w:rsid w:val="00E23D22"/>
    <w:rsid w:val="00E24AEA"/>
    <w:rsid w:val="00E25B92"/>
    <w:rsid w:val="00E26693"/>
    <w:rsid w:val="00E26B52"/>
    <w:rsid w:val="00E26F26"/>
    <w:rsid w:val="00E27C88"/>
    <w:rsid w:val="00E27D1F"/>
    <w:rsid w:val="00E27ED5"/>
    <w:rsid w:val="00E30752"/>
    <w:rsid w:val="00E31F12"/>
    <w:rsid w:val="00E3272F"/>
    <w:rsid w:val="00E32757"/>
    <w:rsid w:val="00E33E0E"/>
    <w:rsid w:val="00E34A86"/>
    <w:rsid w:val="00E34DC7"/>
    <w:rsid w:val="00E355BB"/>
    <w:rsid w:val="00E363AD"/>
    <w:rsid w:val="00E37007"/>
    <w:rsid w:val="00E37AEE"/>
    <w:rsid w:val="00E40762"/>
    <w:rsid w:val="00E40921"/>
    <w:rsid w:val="00E409E2"/>
    <w:rsid w:val="00E40F5C"/>
    <w:rsid w:val="00E42065"/>
    <w:rsid w:val="00E422F2"/>
    <w:rsid w:val="00E42336"/>
    <w:rsid w:val="00E425C0"/>
    <w:rsid w:val="00E42AB0"/>
    <w:rsid w:val="00E4399E"/>
    <w:rsid w:val="00E45647"/>
    <w:rsid w:val="00E45B06"/>
    <w:rsid w:val="00E45FDC"/>
    <w:rsid w:val="00E46C96"/>
    <w:rsid w:val="00E47484"/>
    <w:rsid w:val="00E47AA2"/>
    <w:rsid w:val="00E47CAC"/>
    <w:rsid w:val="00E5039E"/>
    <w:rsid w:val="00E506E6"/>
    <w:rsid w:val="00E50854"/>
    <w:rsid w:val="00E50889"/>
    <w:rsid w:val="00E511EB"/>
    <w:rsid w:val="00E513ED"/>
    <w:rsid w:val="00E51926"/>
    <w:rsid w:val="00E522DF"/>
    <w:rsid w:val="00E52445"/>
    <w:rsid w:val="00E5476B"/>
    <w:rsid w:val="00E56D67"/>
    <w:rsid w:val="00E57117"/>
    <w:rsid w:val="00E57BDE"/>
    <w:rsid w:val="00E57E69"/>
    <w:rsid w:val="00E602D4"/>
    <w:rsid w:val="00E608B5"/>
    <w:rsid w:val="00E61223"/>
    <w:rsid w:val="00E612C5"/>
    <w:rsid w:val="00E6370D"/>
    <w:rsid w:val="00E63810"/>
    <w:rsid w:val="00E6427E"/>
    <w:rsid w:val="00E64E50"/>
    <w:rsid w:val="00E6631C"/>
    <w:rsid w:val="00E666EE"/>
    <w:rsid w:val="00E67675"/>
    <w:rsid w:val="00E67FD4"/>
    <w:rsid w:val="00E70141"/>
    <w:rsid w:val="00E70A85"/>
    <w:rsid w:val="00E70AE2"/>
    <w:rsid w:val="00E72D40"/>
    <w:rsid w:val="00E72E8F"/>
    <w:rsid w:val="00E73123"/>
    <w:rsid w:val="00E73420"/>
    <w:rsid w:val="00E73477"/>
    <w:rsid w:val="00E73FE3"/>
    <w:rsid w:val="00E740A2"/>
    <w:rsid w:val="00E74494"/>
    <w:rsid w:val="00E752E5"/>
    <w:rsid w:val="00E7550E"/>
    <w:rsid w:val="00E75931"/>
    <w:rsid w:val="00E767FA"/>
    <w:rsid w:val="00E769D0"/>
    <w:rsid w:val="00E773D9"/>
    <w:rsid w:val="00E77C3F"/>
    <w:rsid w:val="00E801FB"/>
    <w:rsid w:val="00E80DA4"/>
    <w:rsid w:val="00E81519"/>
    <w:rsid w:val="00E81B92"/>
    <w:rsid w:val="00E82499"/>
    <w:rsid w:val="00E83E3A"/>
    <w:rsid w:val="00E841A2"/>
    <w:rsid w:val="00E84DD2"/>
    <w:rsid w:val="00E8586D"/>
    <w:rsid w:val="00E85CE3"/>
    <w:rsid w:val="00E862FC"/>
    <w:rsid w:val="00E863F3"/>
    <w:rsid w:val="00E866B4"/>
    <w:rsid w:val="00E86BB6"/>
    <w:rsid w:val="00E86D7B"/>
    <w:rsid w:val="00E87C5E"/>
    <w:rsid w:val="00E87FA7"/>
    <w:rsid w:val="00E9031E"/>
    <w:rsid w:val="00E90588"/>
    <w:rsid w:val="00E913EE"/>
    <w:rsid w:val="00E92430"/>
    <w:rsid w:val="00E93A55"/>
    <w:rsid w:val="00E94F3E"/>
    <w:rsid w:val="00E95427"/>
    <w:rsid w:val="00E95C6D"/>
    <w:rsid w:val="00E95CEF"/>
    <w:rsid w:val="00E96C98"/>
    <w:rsid w:val="00E970D9"/>
    <w:rsid w:val="00E97283"/>
    <w:rsid w:val="00E97524"/>
    <w:rsid w:val="00E97C86"/>
    <w:rsid w:val="00EA00D4"/>
    <w:rsid w:val="00EA0688"/>
    <w:rsid w:val="00EA0752"/>
    <w:rsid w:val="00EA1543"/>
    <w:rsid w:val="00EA1849"/>
    <w:rsid w:val="00EA1C46"/>
    <w:rsid w:val="00EA2344"/>
    <w:rsid w:val="00EA33E7"/>
    <w:rsid w:val="00EA3795"/>
    <w:rsid w:val="00EA393F"/>
    <w:rsid w:val="00EA4440"/>
    <w:rsid w:val="00EA4727"/>
    <w:rsid w:val="00EA5186"/>
    <w:rsid w:val="00EA5547"/>
    <w:rsid w:val="00EA62F3"/>
    <w:rsid w:val="00EA74F8"/>
    <w:rsid w:val="00EB0F57"/>
    <w:rsid w:val="00EB1D8D"/>
    <w:rsid w:val="00EB255F"/>
    <w:rsid w:val="00EB27A2"/>
    <w:rsid w:val="00EB34DF"/>
    <w:rsid w:val="00EB3B0E"/>
    <w:rsid w:val="00EB636A"/>
    <w:rsid w:val="00EB63B2"/>
    <w:rsid w:val="00EB6F0A"/>
    <w:rsid w:val="00EB7F57"/>
    <w:rsid w:val="00EC1B1F"/>
    <w:rsid w:val="00EC3085"/>
    <w:rsid w:val="00EC31D0"/>
    <w:rsid w:val="00EC4440"/>
    <w:rsid w:val="00EC53BC"/>
    <w:rsid w:val="00EC55CC"/>
    <w:rsid w:val="00EC767B"/>
    <w:rsid w:val="00EC7AD3"/>
    <w:rsid w:val="00EC7F03"/>
    <w:rsid w:val="00ED06C7"/>
    <w:rsid w:val="00ED11AD"/>
    <w:rsid w:val="00ED1217"/>
    <w:rsid w:val="00ED1886"/>
    <w:rsid w:val="00ED1B65"/>
    <w:rsid w:val="00ED1CE8"/>
    <w:rsid w:val="00ED1E99"/>
    <w:rsid w:val="00ED2063"/>
    <w:rsid w:val="00ED2415"/>
    <w:rsid w:val="00ED27D9"/>
    <w:rsid w:val="00ED29D9"/>
    <w:rsid w:val="00ED4352"/>
    <w:rsid w:val="00ED4502"/>
    <w:rsid w:val="00ED4518"/>
    <w:rsid w:val="00ED45FD"/>
    <w:rsid w:val="00ED530A"/>
    <w:rsid w:val="00ED5C11"/>
    <w:rsid w:val="00ED5C18"/>
    <w:rsid w:val="00ED5F97"/>
    <w:rsid w:val="00ED618E"/>
    <w:rsid w:val="00ED656E"/>
    <w:rsid w:val="00ED66F9"/>
    <w:rsid w:val="00ED7A8B"/>
    <w:rsid w:val="00EE00C5"/>
    <w:rsid w:val="00EE06AA"/>
    <w:rsid w:val="00EE09C1"/>
    <w:rsid w:val="00EE0EA1"/>
    <w:rsid w:val="00EE2DD5"/>
    <w:rsid w:val="00EE3043"/>
    <w:rsid w:val="00EE60F1"/>
    <w:rsid w:val="00EE67D7"/>
    <w:rsid w:val="00EE7544"/>
    <w:rsid w:val="00EE7712"/>
    <w:rsid w:val="00EF176A"/>
    <w:rsid w:val="00EF1B20"/>
    <w:rsid w:val="00EF2549"/>
    <w:rsid w:val="00EF310B"/>
    <w:rsid w:val="00EF36E3"/>
    <w:rsid w:val="00EF3923"/>
    <w:rsid w:val="00EF3F0E"/>
    <w:rsid w:val="00EF4422"/>
    <w:rsid w:val="00EF4FD2"/>
    <w:rsid w:val="00EF560E"/>
    <w:rsid w:val="00EF5C73"/>
    <w:rsid w:val="00EF60A6"/>
    <w:rsid w:val="00EF77CE"/>
    <w:rsid w:val="00EF782A"/>
    <w:rsid w:val="00EF7FAC"/>
    <w:rsid w:val="00F01974"/>
    <w:rsid w:val="00F0210B"/>
    <w:rsid w:val="00F0215E"/>
    <w:rsid w:val="00F02163"/>
    <w:rsid w:val="00F0441E"/>
    <w:rsid w:val="00F05CEB"/>
    <w:rsid w:val="00F1220F"/>
    <w:rsid w:val="00F12952"/>
    <w:rsid w:val="00F14143"/>
    <w:rsid w:val="00F141E5"/>
    <w:rsid w:val="00F14917"/>
    <w:rsid w:val="00F15C9B"/>
    <w:rsid w:val="00F162BD"/>
    <w:rsid w:val="00F16468"/>
    <w:rsid w:val="00F16997"/>
    <w:rsid w:val="00F1700B"/>
    <w:rsid w:val="00F172FA"/>
    <w:rsid w:val="00F17C0B"/>
    <w:rsid w:val="00F20BD8"/>
    <w:rsid w:val="00F20EED"/>
    <w:rsid w:val="00F21574"/>
    <w:rsid w:val="00F223C3"/>
    <w:rsid w:val="00F223F3"/>
    <w:rsid w:val="00F2259F"/>
    <w:rsid w:val="00F22710"/>
    <w:rsid w:val="00F22803"/>
    <w:rsid w:val="00F247BA"/>
    <w:rsid w:val="00F24B75"/>
    <w:rsid w:val="00F2544E"/>
    <w:rsid w:val="00F258B7"/>
    <w:rsid w:val="00F25980"/>
    <w:rsid w:val="00F25B74"/>
    <w:rsid w:val="00F25E0A"/>
    <w:rsid w:val="00F2608B"/>
    <w:rsid w:val="00F2617A"/>
    <w:rsid w:val="00F26DB5"/>
    <w:rsid w:val="00F27D1F"/>
    <w:rsid w:val="00F308B4"/>
    <w:rsid w:val="00F317A2"/>
    <w:rsid w:val="00F317BD"/>
    <w:rsid w:val="00F31F8F"/>
    <w:rsid w:val="00F32919"/>
    <w:rsid w:val="00F32A34"/>
    <w:rsid w:val="00F33F66"/>
    <w:rsid w:val="00F34440"/>
    <w:rsid w:val="00F349EF"/>
    <w:rsid w:val="00F358E2"/>
    <w:rsid w:val="00F360E7"/>
    <w:rsid w:val="00F36129"/>
    <w:rsid w:val="00F36586"/>
    <w:rsid w:val="00F3670E"/>
    <w:rsid w:val="00F3673B"/>
    <w:rsid w:val="00F3708A"/>
    <w:rsid w:val="00F37E1F"/>
    <w:rsid w:val="00F401A1"/>
    <w:rsid w:val="00F40D27"/>
    <w:rsid w:val="00F40E81"/>
    <w:rsid w:val="00F411C8"/>
    <w:rsid w:val="00F41885"/>
    <w:rsid w:val="00F41E05"/>
    <w:rsid w:val="00F42004"/>
    <w:rsid w:val="00F42182"/>
    <w:rsid w:val="00F4250A"/>
    <w:rsid w:val="00F4283B"/>
    <w:rsid w:val="00F429C7"/>
    <w:rsid w:val="00F44484"/>
    <w:rsid w:val="00F44899"/>
    <w:rsid w:val="00F45E7F"/>
    <w:rsid w:val="00F46393"/>
    <w:rsid w:val="00F46411"/>
    <w:rsid w:val="00F472A5"/>
    <w:rsid w:val="00F47FBF"/>
    <w:rsid w:val="00F503FC"/>
    <w:rsid w:val="00F5093A"/>
    <w:rsid w:val="00F51289"/>
    <w:rsid w:val="00F518A3"/>
    <w:rsid w:val="00F51F4A"/>
    <w:rsid w:val="00F51FA7"/>
    <w:rsid w:val="00F52E20"/>
    <w:rsid w:val="00F53701"/>
    <w:rsid w:val="00F53798"/>
    <w:rsid w:val="00F5449E"/>
    <w:rsid w:val="00F557E2"/>
    <w:rsid w:val="00F5597C"/>
    <w:rsid w:val="00F56223"/>
    <w:rsid w:val="00F565C3"/>
    <w:rsid w:val="00F57906"/>
    <w:rsid w:val="00F609B5"/>
    <w:rsid w:val="00F61107"/>
    <w:rsid w:val="00F616A3"/>
    <w:rsid w:val="00F6195A"/>
    <w:rsid w:val="00F61FD4"/>
    <w:rsid w:val="00F62641"/>
    <w:rsid w:val="00F62E74"/>
    <w:rsid w:val="00F62EFA"/>
    <w:rsid w:val="00F6319F"/>
    <w:rsid w:val="00F631F1"/>
    <w:rsid w:val="00F63EC1"/>
    <w:rsid w:val="00F64907"/>
    <w:rsid w:val="00F654F6"/>
    <w:rsid w:val="00F659BA"/>
    <w:rsid w:val="00F65EDD"/>
    <w:rsid w:val="00F66241"/>
    <w:rsid w:val="00F66D8E"/>
    <w:rsid w:val="00F671A6"/>
    <w:rsid w:val="00F704DD"/>
    <w:rsid w:val="00F705F5"/>
    <w:rsid w:val="00F7069A"/>
    <w:rsid w:val="00F709F0"/>
    <w:rsid w:val="00F71829"/>
    <w:rsid w:val="00F71F43"/>
    <w:rsid w:val="00F72182"/>
    <w:rsid w:val="00F73367"/>
    <w:rsid w:val="00F7428C"/>
    <w:rsid w:val="00F75367"/>
    <w:rsid w:val="00F7709C"/>
    <w:rsid w:val="00F77398"/>
    <w:rsid w:val="00F7747B"/>
    <w:rsid w:val="00F80171"/>
    <w:rsid w:val="00F80A8E"/>
    <w:rsid w:val="00F80CCD"/>
    <w:rsid w:val="00F80D78"/>
    <w:rsid w:val="00F813AA"/>
    <w:rsid w:val="00F81994"/>
    <w:rsid w:val="00F823C3"/>
    <w:rsid w:val="00F828A2"/>
    <w:rsid w:val="00F83359"/>
    <w:rsid w:val="00F83D08"/>
    <w:rsid w:val="00F83F36"/>
    <w:rsid w:val="00F84D09"/>
    <w:rsid w:val="00F84FE0"/>
    <w:rsid w:val="00F855DE"/>
    <w:rsid w:val="00F85993"/>
    <w:rsid w:val="00F863A7"/>
    <w:rsid w:val="00F86B67"/>
    <w:rsid w:val="00F87A17"/>
    <w:rsid w:val="00F87C4F"/>
    <w:rsid w:val="00F902BF"/>
    <w:rsid w:val="00F905EF"/>
    <w:rsid w:val="00F90825"/>
    <w:rsid w:val="00F91153"/>
    <w:rsid w:val="00F92245"/>
    <w:rsid w:val="00F92B13"/>
    <w:rsid w:val="00F9376B"/>
    <w:rsid w:val="00F93792"/>
    <w:rsid w:val="00F951AE"/>
    <w:rsid w:val="00F95F3F"/>
    <w:rsid w:val="00F9621B"/>
    <w:rsid w:val="00F96FC8"/>
    <w:rsid w:val="00FA00A3"/>
    <w:rsid w:val="00FA2AB3"/>
    <w:rsid w:val="00FA358B"/>
    <w:rsid w:val="00FA37E9"/>
    <w:rsid w:val="00FA3BBB"/>
    <w:rsid w:val="00FA3E48"/>
    <w:rsid w:val="00FA4253"/>
    <w:rsid w:val="00FA4288"/>
    <w:rsid w:val="00FA44B3"/>
    <w:rsid w:val="00FA4BBE"/>
    <w:rsid w:val="00FA5FEE"/>
    <w:rsid w:val="00FA7C7F"/>
    <w:rsid w:val="00FA7CDC"/>
    <w:rsid w:val="00FB052F"/>
    <w:rsid w:val="00FB1BE8"/>
    <w:rsid w:val="00FB333D"/>
    <w:rsid w:val="00FB3681"/>
    <w:rsid w:val="00FB42B0"/>
    <w:rsid w:val="00FB4383"/>
    <w:rsid w:val="00FB4472"/>
    <w:rsid w:val="00FB5180"/>
    <w:rsid w:val="00FB5F31"/>
    <w:rsid w:val="00FB6FA5"/>
    <w:rsid w:val="00FB7C96"/>
    <w:rsid w:val="00FC15C2"/>
    <w:rsid w:val="00FC1822"/>
    <w:rsid w:val="00FC2A52"/>
    <w:rsid w:val="00FC4599"/>
    <w:rsid w:val="00FC50CC"/>
    <w:rsid w:val="00FC5B0B"/>
    <w:rsid w:val="00FC5C2F"/>
    <w:rsid w:val="00FC676D"/>
    <w:rsid w:val="00FC7A64"/>
    <w:rsid w:val="00FD00D4"/>
    <w:rsid w:val="00FD01DD"/>
    <w:rsid w:val="00FD020F"/>
    <w:rsid w:val="00FD0C10"/>
    <w:rsid w:val="00FD0E4F"/>
    <w:rsid w:val="00FD1764"/>
    <w:rsid w:val="00FD17C4"/>
    <w:rsid w:val="00FD24ED"/>
    <w:rsid w:val="00FD2DD7"/>
    <w:rsid w:val="00FD378A"/>
    <w:rsid w:val="00FD3CA7"/>
    <w:rsid w:val="00FD3DA4"/>
    <w:rsid w:val="00FD3FA6"/>
    <w:rsid w:val="00FD4AAE"/>
    <w:rsid w:val="00FD50EC"/>
    <w:rsid w:val="00FD53F5"/>
    <w:rsid w:val="00FD5F88"/>
    <w:rsid w:val="00FD79B0"/>
    <w:rsid w:val="00FD7BDC"/>
    <w:rsid w:val="00FD7D18"/>
    <w:rsid w:val="00FE2D48"/>
    <w:rsid w:val="00FE33BF"/>
    <w:rsid w:val="00FE4ABF"/>
    <w:rsid w:val="00FE51B0"/>
    <w:rsid w:val="00FE5491"/>
    <w:rsid w:val="00FE5EA4"/>
    <w:rsid w:val="00FE62CE"/>
    <w:rsid w:val="00FE6A5F"/>
    <w:rsid w:val="00FE7527"/>
    <w:rsid w:val="00FF06DA"/>
    <w:rsid w:val="00FF0A67"/>
    <w:rsid w:val="00FF154A"/>
    <w:rsid w:val="00FF23C9"/>
    <w:rsid w:val="00FF3CC7"/>
    <w:rsid w:val="00FF3FA2"/>
    <w:rsid w:val="00FF4504"/>
    <w:rsid w:val="00FF4F72"/>
    <w:rsid w:val="00FF5258"/>
    <w:rsid w:val="00FF53F9"/>
    <w:rsid w:val="00FF5731"/>
    <w:rsid w:val="00FF607B"/>
    <w:rsid w:val="00FF6A64"/>
    <w:rsid w:val="00FF73EF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8942F3"/>
  <w15:docId w15:val="{32706828-DE1B-40EB-A91E-2F64900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uiPriority w:val="99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6195A"/>
    <w:pPr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A14EC8"/>
    <w:rPr>
      <w:rFonts w:ascii="Arial" w:hAnsi="Arial"/>
      <w:b/>
      <w:noProof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WG5_TM/TSGS5_136e/Docs/S5-212124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c2260cb3575a113c071d57295356cf6e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c71bf3ee9a8d9232958c114dc2cb74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B4AF4EDE-88C5-4772-ABDC-A3B188FC0D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398392-2710-4EDB-B0C2-2AC15527BC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B92490-0002-45CE-AC8E-1A819C81FB8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CB3A744-CB2F-4682-9296-AFC1A8DCD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04BC711-9AD6-49F7-B7EB-18881CC0794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E086C74-C4B0-459A-B0FC-30FD6CC6E00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884</Words>
  <Characters>5044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5917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thomas.tovinger@ericsson.com</dc:creator>
  <cp:lastModifiedBy>Thomas Tovinger</cp:lastModifiedBy>
  <cp:revision>2</cp:revision>
  <cp:lastPrinted>2016-02-02T08:29:00Z</cp:lastPrinted>
  <dcterms:created xsi:type="dcterms:W3CDTF">2021-03-16T11:18:00Z</dcterms:created>
  <dcterms:modified xsi:type="dcterms:W3CDTF">2021-03-16T11:18:00Z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1469434067</vt:lpwstr>
  </property>
  <property fmtid="{D5CDD505-2E9C-101B-9397-08002B2CF9AE}" pid="36" name="ContentTypeId">
    <vt:lpwstr>0x01010083185B6FD968AC4F8244C98DADFCDDF2</vt:lpwstr>
  </property>
  <property fmtid="{D5CDD505-2E9C-101B-9397-08002B2CF9AE}" pid="37" name="_2015_ms_pID_725343">
    <vt:lpwstr>(3)DfvV9kdpkiAkUmdHAVExJoKnjMOm2BkSKIiCcbx0zXzHhy0urdzgCB1O2yfefvzDkyZB3ZDg
tu3kJb/sCPk/dfF40KdIKvUhsqyUdipksMX/91YyvWjqLeeEpL14LcBgcNTSfDB5kYWi6jgN
JfY0El6xJimG4D9hxEnG+NJWzDFKGE5jyCMPv8H10VR3i0WajM/l7lxvyDhr86k0ZERxc8VP
+6oieOrXNbacC9boPZ</vt:lpwstr>
  </property>
  <property fmtid="{D5CDD505-2E9C-101B-9397-08002B2CF9AE}" pid="38" name="_2015_ms_pID_7253431">
    <vt:lpwstr>a73RHzp9ieSgL+jS5krR+r1O7LB3OD9HNoCU+/0SaGVDGLx1H6aYeI
tomXYXsZ6mKgStBCfPErgORwJX4U1KEAnAzqXlUuPmwVkk/TXXOPa+Xo8sGf1UnaN0UH9ENm
4/F9lgKqQxQtoj9pvhe7yoU4LFZy/5ucD1CMgkqCQZvRANkmzAYR4QgYTYOo0Y6UzIh0wqgA
H8WDucBTA46CMi+lg/1b5CvWT0l8s5jv2FL1</vt:lpwstr>
  </property>
  <property fmtid="{D5CDD505-2E9C-101B-9397-08002B2CF9AE}" pid="39" name="_2015_ms_pID_7253432">
    <vt:lpwstr>aA==</vt:lpwstr>
  </property>
</Properties>
</file>